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83" w:rsidRDefault="006E5D83" w:rsidP="0098428D">
      <w:r>
        <w:t xml:space="preserve">1 </w:t>
      </w:r>
      <w:r>
        <w:rPr>
          <w:rFonts w:hint="eastAsia"/>
        </w:rPr>
        <w:t>桥梁与结构组</w:t>
      </w:r>
      <w:r>
        <w:t xml:space="preserve">     X2524   4.17</w:t>
      </w:r>
      <w:r>
        <w:rPr>
          <w:rFonts w:hint="eastAsia"/>
        </w:rPr>
        <w:t>日</w:t>
      </w:r>
      <w:r>
        <w:t xml:space="preserve">   </w:t>
      </w:r>
      <w:r>
        <w:rPr>
          <w:rFonts w:hint="eastAsia"/>
        </w:rPr>
        <w:t>星期四</w:t>
      </w:r>
      <w:r>
        <w:t xml:space="preserve">  1-5</w:t>
      </w:r>
      <w:r>
        <w:rPr>
          <w:rFonts w:hint="eastAsia"/>
        </w:rPr>
        <w:t>节</w:t>
      </w:r>
    </w:p>
    <w:p w:rsidR="006E5D83" w:rsidRPr="004A1E18" w:rsidRDefault="006E5D83" w:rsidP="0098428D">
      <w:pPr>
        <w:rPr>
          <w:b/>
        </w:rPr>
      </w:pPr>
    </w:p>
    <w:p w:rsidR="006E5D83" w:rsidRPr="009317B1" w:rsidRDefault="006E5D83" w:rsidP="0098428D">
      <w:pPr>
        <w:rPr>
          <w:b/>
        </w:rPr>
      </w:pPr>
      <w:r w:rsidRPr="009317B1">
        <w:rPr>
          <w:rFonts w:hint="eastAsia"/>
          <w:b/>
        </w:rPr>
        <w:t>祝兵</w:t>
      </w:r>
    </w:p>
    <w:p w:rsidR="006E5D83" w:rsidRPr="009317B1" w:rsidRDefault="006E5D83" w:rsidP="009317B1">
      <w:pPr>
        <w:rPr>
          <w:b/>
        </w:rPr>
      </w:pPr>
      <w:r w:rsidRPr="009317B1">
        <w:rPr>
          <w:rFonts w:hint="eastAsia"/>
          <w:b/>
        </w:rPr>
        <w:t>李永乐</w:t>
      </w:r>
    </w:p>
    <w:p w:rsidR="006E5D83" w:rsidRDefault="006E5D83" w:rsidP="0098428D">
      <w:r>
        <w:rPr>
          <w:rFonts w:hint="eastAsia"/>
        </w:rPr>
        <w:t>叶华文</w:t>
      </w:r>
    </w:p>
    <w:p w:rsidR="006E5D83" w:rsidRDefault="006E5D83" w:rsidP="0098428D">
      <w:r>
        <w:rPr>
          <w:rFonts w:hint="eastAsia"/>
        </w:rPr>
        <w:t>姚昌荣</w:t>
      </w:r>
    </w:p>
    <w:p w:rsidR="006E5D83" w:rsidRDefault="006E5D83" w:rsidP="0098428D">
      <w:r>
        <w:rPr>
          <w:rFonts w:hint="eastAsia"/>
        </w:rPr>
        <w:t>徐腾飞</w:t>
      </w:r>
    </w:p>
    <w:p w:rsidR="006E5D83" w:rsidRDefault="006E5D83" w:rsidP="0098428D">
      <w:r>
        <w:rPr>
          <w:rFonts w:hint="eastAsia"/>
        </w:rPr>
        <w:t>向天宇</w:t>
      </w:r>
    </w:p>
    <w:p w:rsidR="006E5D83" w:rsidRDefault="006E5D83" w:rsidP="0098428D">
      <w:r>
        <w:rPr>
          <w:rFonts w:hint="eastAsia"/>
        </w:rPr>
        <w:t>夏嵩</w:t>
      </w:r>
    </w:p>
    <w:p w:rsidR="006E5D83" w:rsidRDefault="006E5D83" w:rsidP="0098428D">
      <w:r>
        <w:rPr>
          <w:rFonts w:hint="eastAsia"/>
        </w:rPr>
        <w:t>卫星</w:t>
      </w:r>
    </w:p>
    <w:p w:rsidR="006E5D83" w:rsidRDefault="006E5D83" w:rsidP="0098428D">
      <w:r>
        <w:rPr>
          <w:rFonts w:hint="eastAsia"/>
        </w:rPr>
        <w:t>苏启旺</w:t>
      </w:r>
    </w:p>
    <w:p w:rsidR="006E5D83" w:rsidRDefault="006E5D83" w:rsidP="0098428D">
      <w:r>
        <w:rPr>
          <w:rFonts w:hint="eastAsia"/>
        </w:rPr>
        <w:t>马存明</w:t>
      </w:r>
    </w:p>
    <w:p w:rsidR="006E5D83" w:rsidRDefault="006E5D83" w:rsidP="0098428D">
      <w:r>
        <w:rPr>
          <w:rFonts w:hint="eastAsia"/>
        </w:rPr>
        <w:t>刘艳辉</w:t>
      </w:r>
    </w:p>
    <w:p w:rsidR="006E5D83" w:rsidRDefault="006E5D83" w:rsidP="0098428D">
      <w:r>
        <w:rPr>
          <w:rFonts w:hint="eastAsia"/>
        </w:rPr>
        <w:t>梁艳</w:t>
      </w:r>
    </w:p>
    <w:p w:rsidR="006E5D83" w:rsidRDefault="006E5D83" w:rsidP="0098428D">
      <w:r>
        <w:rPr>
          <w:rFonts w:hint="eastAsia"/>
        </w:rPr>
        <w:t>李翠娟</w:t>
      </w:r>
    </w:p>
    <w:p w:rsidR="006E5D83" w:rsidRDefault="006E5D83" w:rsidP="0098428D">
      <w:r>
        <w:rPr>
          <w:rFonts w:hint="eastAsia"/>
        </w:rPr>
        <w:t>勾红叶</w:t>
      </w:r>
    </w:p>
    <w:p w:rsidR="006E5D83" w:rsidRDefault="006E5D83" w:rsidP="0098428D">
      <w:r>
        <w:rPr>
          <w:rFonts w:hint="eastAsia"/>
        </w:rPr>
        <w:t>黄云德</w:t>
      </w:r>
    </w:p>
    <w:p w:rsidR="006E5D83" w:rsidRDefault="006E5D83" w:rsidP="0098428D"/>
    <w:p w:rsidR="006E5D83" w:rsidRDefault="006E5D83" w:rsidP="0098428D">
      <w:r>
        <w:t>2</w:t>
      </w:r>
      <w:r>
        <w:rPr>
          <w:rFonts w:hint="eastAsia"/>
        </w:rPr>
        <w:t>岩土与隧道组</w:t>
      </w:r>
      <w:r>
        <w:t>1     X2526  4.17</w:t>
      </w:r>
      <w:r>
        <w:rPr>
          <w:rFonts w:hint="eastAsia"/>
        </w:rPr>
        <w:t>日</w:t>
      </w:r>
      <w:r>
        <w:t xml:space="preserve">   </w:t>
      </w:r>
      <w:r>
        <w:rPr>
          <w:rFonts w:hint="eastAsia"/>
        </w:rPr>
        <w:t>星期四</w:t>
      </w:r>
      <w:r>
        <w:t xml:space="preserve">  1-5</w:t>
      </w:r>
      <w:r>
        <w:rPr>
          <w:rFonts w:hint="eastAsia"/>
        </w:rPr>
        <w:t>节</w:t>
      </w:r>
    </w:p>
    <w:p w:rsidR="006E5D83" w:rsidRDefault="006E5D83" w:rsidP="009317B1">
      <w:pPr>
        <w:rPr>
          <w:b/>
        </w:rPr>
      </w:pPr>
    </w:p>
    <w:p w:rsidR="006E5D83" w:rsidRPr="009317B1" w:rsidRDefault="006E5D83" w:rsidP="009317B1">
      <w:pPr>
        <w:rPr>
          <w:b/>
        </w:rPr>
      </w:pPr>
      <w:r w:rsidRPr="009317B1">
        <w:rPr>
          <w:rFonts w:hint="eastAsia"/>
          <w:b/>
        </w:rPr>
        <w:t>毛坚强</w:t>
      </w:r>
    </w:p>
    <w:p w:rsidR="006E5D83" w:rsidRPr="009317B1" w:rsidRDefault="006E5D83" w:rsidP="009317B1">
      <w:pPr>
        <w:rPr>
          <w:b/>
        </w:rPr>
      </w:pPr>
      <w:r w:rsidRPr="009317B1">
        <w:rPr>
          <w:rFonts w:hint="eastAsia"/>
          <w:b/>
        </w:rPr>
        <w:t>罗强</w:t>
      </w:r>
    </w:p>
    <w:p w:rsidR="006E5D83" w:rsidRPr="009317B1" w:rsidRDefault="006E5D83" w:rsidP="009317B1">
      <w:r w:rsidRPr="009317B1">
        <w:rPr>
          <w:rFonts w:hint="eastAsia"/>
        </w:rPr>
        <w:t>富海鹰</w:t>
      </w:r>
    </w:p>
    <w:p w:rsidR="006E5D83" w:rsidRDefault="006E5D83" w:rsidP="009317B1">
      <w:r>
        <w:rPr>
          <w:rFonts w:hint="eastAsia"/>
        </w:rPr>
        <w:t>彭雄志</w:t>
      </w:r>
    </w:p>
    <w:p w:rsidR="006E5D83" w:rsidRDefault="006E5D83" w:rsidP="009317B1">
      <w:r>
        <w:rPr>
          <w:rFonts w:hint="eastAsia"/>
        </w:rPr>
        <w:t>杨梅</w:t>
      </w:r>
    </w:p>
    <w:p w:rsidR="006E5D83" w:rsidRDefault="006E5D83" w:rsidP="009317B1">
      <w:r>
        <w:rPr>
          <w:rFonts w:hint="eastAsia"/>
        </w:rPr>
        <w:t>朱明</w:t>
      </w:r>
    </w:p>
    <w:p w:rsidR="006E5D83" w:rsidRDefault="006E5D83" w:rsidP="009317B1">
      <w:r>
        <w:rPr>
          <w:rFonts w:hint="eastAsia"/>
        </w:rPr>
        <w:t>孙克国</w:t>
      </w:r>
    </w:p>
    <w:p w:rsidR="006E5D83" w:rsidRDefault="006E5D83" w:rsidP="009317B1">
      <w:r>
        <w:rPr>
          <w:rFonts w:hint="eastAsia"/>
        </w:rPr>
        <w:t>王士民</w:t>
      </w:r>
    </w:p>
    <w:p w:rsidR="006E5D83" w:rsidRDefault="006E5D83" w:rsidP="009317B1">
      <w:r>
        <w:rPr>
          <w:rFonts w:hint="eastAsia"/>
        </w:rPr>
        <w:t>王志杰</w:t>
      </w:r>
    </w:p>
    <w:p w:rsidR="006E5D83" w:rsidRDefault="006E5D83" w:rsidP="009317B1">
      <w:r>
        <w:rPr>
          <w:rFonts w:hint="eastAsia"/>
        </w:rPr>
        <w:t>杨兵</w:t>
      </w:r>
    </w:p>
    <w:p w:rsidR="006E5D83" w:rsidRDefault="006E5D83" w:rsidP="009317B1">
      <w:r>
        <w:rPr>
          <w:rFonts w:hint="eastAsia"/>
        </w:rPr>
        <w:t>杨涛</w:t>
      </w:r>
    </w:p>
    <w:p w:rsidR="006E5D83" w:rsidRDefault="006E5D83" w:rsidP="002638BA"/>
    <w:p w:rsidR="006E5D83" w:rsidRDefault="006E5D83" w:rsidP="004A1E18">
      <w:r>
        <w:t>3</w:t>
      </w:r>
      <w:r>
        <w:rPr>
          <w:rFonts w:hint="eastAsia"/>
        </w:rPr>
        <w:t>岩土与隧道组</w:t>
      </w:r>
      <w:r>
        <w:t>2   X2531  4.17</w:t>
      </w:r>
      <w:r>
        <w:rPr>
          <w:rFonts w:hint="eastAsia"/>
        </w:rPr>
        <w:t>日</w:t>
      </w:r>
      <w:r>
        <w:t xml:space="preserve">   </w:t>
      </w:r>
      <w:r>
        <w:rPr>
          <w:rFonts w:hint="eastAsia"/>
        </w:rPr>
        <w:t>星期四</w:t>
      </w:r>
      <w:r>
        <w:t xml:space="preserve">  1-5</w:t>
      </w:r>
      <w:r>
        <w:rPr>
          <w:rFonts w:hint="eastAsia"/>
        </w:rPr>
        <w:t>节</w:t>
      </w:r>
    </w:p>
    <w:p w:rsidR="006E5D83" w:rsidRPr="004A1E18" w:rsidRDefault="006E5D83" w:rsidP="002638BA"/>
    <w:p w:rsidR="006E5D83" w:rsidRPr="009317B1" w:rsidRDefault="006E5D83" w:rsidP="009317B1">
      <w:pPr>
        <w:rPr>
          <w:b/>
        </w:rPr>
      </w:pPr>
      <w:r w:rsidRPr="009317B1">
        <w:rPr>
          <w:rFonts w:hint="eastAsia"/>
          <w:b/>
        </w:rPr>
        <w:t>周佳媚</w:t>
      </w:r>
    </w:p>
    <w:p w:rsidR="006E5D83" w:rsidRPr="009317B1" w:rsidRDefault="006E5D83" w:rsidP="009317B1">
      <w:pPr>
        <w:rPr>
          <w:b/>
        </w:rPr>
      </w:pPr>
      <w:r w:rsidRPr="009317B1">
        <w:rPr>
          <w:rFonts w:hint="eastAsia"/>
          <w:b/>
        </w:rPr>
        <w:t>方勇</w:t>
      </w:r>
    </w:p>
    <w:p w:rsidR="006E5D83" w:rsidRDefault="006E5D83" w:rsidP="002638BA">
      <w:r>
        <w:rPr>
          <w:rFonts w:hint="eastAsia"/>
        </w:rPr>
        <w:t>孙克国</w:t>
      </w:r>
    </w:p>
    <w:p w:rsidR="006E5D83" w:rsidRDefault="006E5D83" w:rsidP="009317B1">
      <w:r>
        <w:rPr>
          <w:rFonts w:hint="eastAsia"/>
        </w:rPr>
        <w:t>张俊儒</w:t>
      </w:r>
    </w:p>
    <w:p w:rsidR="006E5D83" w:rsidRDefault="006E5D83" w:rsidP="009317B1">
      <w:r>
        <w:rPr>
          <w:rFonts w:hint="eastAsia"/>
        </w:rPr>
        <w:t>张俊云</w:t>
      </w:r>
    </w:p>
    <w:p w:rsidR="006E5D83" w:rsidRDefault="006E5D83" w:rsidP="009317B1">
      <w:r>
        <w:rPr>
          <w:rFonts w:hint="eastAsia"/>
        </w:rPr>
        <w:t>章慧健</w:t>
      </w:r>
    </w:p>
    <w:p w:rsidR="006E5D83" w:rsidRDefault="006E5D83" w:rsidP="009317B1">
      <w:r>
        <w:rPr>
          <w:rFonts w:hint="eastAsia"/>
        </w:rPr>
        <w:t>封坤</w:t>
      </w:r>
    </w:p>
    <w:p w:rsidR="006E5D83" w:rsidRDefault="006E5D83" w:rsidP="009317B1">
      <w:r>
        <w:rPr>
          <w:rFonts w:hint="eastAsia"/>
        </w:rPr>
        <w:t>龚伦</w:t>
      </w:r>
    </w:p>
    <w:p w:rsidR="006E5D83" w:rsidRDefault="006E5D83" w:rsidP="009317B1">
      <w:r>
        <w:rPr>
          <w:rFonts w:hint="eastAsia"/>
        </w:rPr>
        <w:t>冷彪</w:t>
      </w:r>
    </w:p>
    <w:p w:rsidR="006E5D83" w:rsidRDefault="006E5D83" w:rsidP="009317B1">
      <w:r>
        <w:rPr>
          <w:rFonts w:hint="eastAsia"/>
        </w:rPr>
        <w:t>李福海</w:t>
      </w:r>
    </w:p>
    <w:p w:rsidR="006E5D83" w:rsidRDefault="006E5D83" w:rsidP="009317B1">
      <w:r>
        <w:rPr>
          <w:rFonts w:hint="eastAsia"/>
        </w:rPr>
        <w:t>刘大刚</w:t>
      </w:r>
    </w:p>
    <w:p w:rsidR="006E5D83" w:rsidRDefault="006E5D83" w:rsidP="009317B1">
      <w:r>
        <w:rPr>
          <w:rFonts w:hint="eastAsia"/>
        </w:rPr>
        <w:t>许炜萍</w:t>
      </w:r>
    </w:p>
    <w:p w:rsidR="006E5D83" w:rsidRDefault="006E5D83" w:rsidP="009317B1">
      <w:r>
        <w:rPr>
          <w:rFonts w:hint="eastAsia"/>
        </w:rPr>
        <w:t>汪波</w:t>
      </w:r>
    </w:p>
    <w:p w:rsidR="006E5D83" w:rsidRPr="009317B1" w:rsidRDefault="006E5D83" w:rsidP="002638BA"/>
    <w:p w:rsidR="006E5D83" w:rsidRDefault="006E5D83" w:rsidP="002638BA"/>
    <w:p w:rsidR="006E5D83" w:rsidRDefault="006E5D83" w:rsidP="004A1E18">
      <w:r>
        <w:t>4</w:t>
      </w:r>
      <w:r>
        <w:rPr>
          <w:rFonts w:hint="eastAsia"/>
        </w:rPr>
        <w:t>综合组</w:t>
      </w:r>
      <w:r>
        <w:t xml:space="preserve">    X2532  4.17</w:t>
      </w:r>
      <w:r>
        <w:rPr>
          <w:rFonts w:hint="eastAsia"/>
        </w:rPr>
        <w:t>日</w:t>
      </w:r>
      <w:r>
        <w:t xml:space="preserve">   </w:t>
      </w:r>
      <w:r>
        <w:rPr>
          <w:rFonts w:hint="eastAsia"/>
        </w:rPr>
        <w:t>星期四</w:t>
      </w:r>
      <w:r>
        <w:t xml:space="preserve">  1-5</w:t>
      </w:r>
      <w:r>
        <w:rPr>
          <w:rFonts w:hint="eastAsia"/>
        </w:rPr>
        <w:t>节</w:t>
      </w:r>
    </w:p>
    <w:p w:rsidR="006E5D83" w:rsidRDefault="006E5D83" w:rsidP="002638BA"/>
    <w:p w:rsidR="006E5D83" w:rsidRPr="009317B1" w:rsidRDefault="006E5D83" w:rsidP="009317B1">
      <w:pPr>
        <w:rPr>
          <w:b/>
        </w:rPr>
      </w:pPr>
      <w:r w:rsidRPr="009317B1">
        <w:rPr>
          <w:rFonts w:hint="eastAsia"/>
          <w:b/>
        </w:rPr>
        <w:t>陈春光</w:t>
      </w:r>
    </w:p>
    <w:p w:rsidR="006E5D83" w:rsidRPr="009317B1" w:rsidRDefault="006E5D83" w:rsidP="009317B1">
      <w:pPr>
        <w:rPr>
          <w:b/>
        </w:rPr>
      </w:pPr>
      <w:r w:rsidRPr="009317B1">
        <w:rPr>
          <w:rFonts w:hint="eastAsia"/>
          <w:b/>
        </w:rPr>
        <w:t>李固华</w:t>
      </w:r>
    </w:p>
    <w:p w:rsidR="006E5D83" w:rsidRDefault="006E5D83" w:rsidP="009317B1">
      <w:r>
        <w:rPr>
          <w:rFonts w:hint="eastAsia"/>
        </w:rPr>
        <w:t>肖杰灵</w:t>
      </w:r>
    </w:p>
    <w:p w:rsidR="006E5D83" w:rsidRDefault="006E5D83" w:rsidP="009317B1">
      <w:r>
        <w:rPr>
          <w:rFonts w:hint="eastAsia"/>
        </w:rPr>
        <w:t>李福海</w:t>
      </w:r>
    </w:p>
    <w:p w:rsidR="006E5D83" w:rsidRDefault="006E5D83" w:rsidP="009317B1">
      <w:r>
        <w:rPr>
          <w:rFonts w:hint="eastAsia"/>
        </w:rPr>
        <w:t>蒋雅君</w:t>
      </w:r>
    </w:p>
    <w:p w:rsidR="006E5D83" w:rsidRDefault="006E5D83" w:rsidP="009317B1">
      <w:r>
        <w:rPr>
          <w:rFonts w:hint="eastAsia"/>
        </w:rPr>
        <w:t>蒋鑫</w:t>
      </w:r>
    </w:p>
    <w:p w:rsidR="006E5D83" w:rsidRDefault="006E5D83" w:rsidP="009317B1">
      <w:r>
        <w:rPr>
          <w:rFonts w:hint="eastAsia"/>
        </w:rPr>
        <w:t>郭春</w:t>
      </w:r>
    </w:p>
    <w:p w:rsidR="006E5D83" w:rsidRDefault="006E5D83" w:rsidP="009317B1">
      <w:r>
        <w:rPr>
          <w:rFonts w:hint="eastAsia"/>
        </w:rPr>
        <w:t>崔圣爱</w:t>
      </w:r>
    </w:p>
    <w:p w:rsidR="006E5D83" w:rsidRDefault="006E5D83" w:rsidP="009317B1">
      <w:r>
        <w:rPr>
          <w:rFonts w:hint="eastAsia"/>
        </w:rPr>
        <w:t>陈嵘</w:t>
      </w:r>
    </w:p>
    <w:p w:rsidR="006E5D83" w:rsidRDefault="006E5D83" w:rsidP="009317B1">
      <w:r>
        <w:rPr>
          <w:rFonts w:hint="eastAsia"/>
        </w:rPr>
        <w:t>曾晓辉</w:t>
      </w:r>
    </w:p>
    <w:p w:rsidR="006E5D83" w:rsidRDefault="006E5D83" w:rsidP="00C310E8">
      <w:r>
        <w:rPr>
          <w:rFonts w:hint="eastAsia"/>
        </w:rPr>
        <w:t>赵莉香</w:t>
      </w:r>
    </w:p>
    <w:p w:rsidR="006E5D83" w:rsidRDefault="006E5D83" w:rsidP="002638BA">
      <w:r>
        <w:rPr>
          <w:rFonts w:hint="eastAsia"/>
        </w:rPr>
        <w:t>罗永坤</w:t>
      </w:r>
    </w:p>
    <w:p w:rsidR="006E5D83" w:rsidRDefault="006E5D83" w:rsidP="002638BA"/>
    <w:p w:rsidR="006E5D83" w:rsidRDefault="006E5D83" w:rsidP="002638BA"/>
    <w:p w:rsidR="006E5D83" w:rsidRDefault="006E5D83" w:rsidP="002638BA"/>
    <w:p w:rsidR="006E5D83" w:rsidRDefault="006E5D83" w:rsidP="004A1E18">
      <w:r>
        <w:t>5</w:t>
      </w:r>
      <w:r>
        <w:rPr>
          <w:rFonts w:hint="eastAsia"/>
        </w:rPr>
        <w:t>国创</w:t>
      </w:r>
      <w:r>
        <w:t xml:space="preserve">  </w:t>
      </w:r>
      <w:r>
        <w:rPr>
          <w:rFonts w:hint="eastAsia"/>
        </w:rPr>
        <w:t>下午</w:t>
      </w:r>
      <w:r>
        <w:t>2</w:t>
      </w:r>
      <w:r>
        <w:rPr>
          <w:rFonts w:hint="eastAsia"/>
        </w:rPr>
        <w:t>：</w:t>
      </w:r>
      <w:r>
        <w:t>30    X4155  4.17</w:t>
      </w:r>
      <w:r>
        <w:rPr>
          <w:rFonts w:hint="eastAsia"/>
        </w:rPr>
        <w:t>日</w:t>
      </w:r>
      <w:r>
        <w:t xml:space="preserve">   </w:t>
      </w:r>
      <w:r>
        <w:rPr>
          <w:rFonts w:hint="eastAsia"/>
        </w:rPr>
        <w:t>星期四</w:t>
      </w:r>
      <w:r>
        <w:t xml:space="preserve">  6-10</w:t>
      </w:r>
      <w:r>
        <w:rPr>
          <w:rFonts w:hint="eastAsia"/>
        </w:rPr>
        <w:t>节</w:t>
      </w:r>
    </w:p>
    <w:p w:rsidR="006E5D83" w:rsidRPr="004A1E18" w:rsidRDefault="006E5D83" w:rsidP="002638BA"/>
    <w:p w:rsidR="006E5D83" w:rsidRDefault="006E5D83" w:rsidP="00F14947">
      <w:r>
        <w:rPr>
          <w:rFonts w:hint="eastAsia"/>
        </w:rPr>
        <w:t>易思蓉</w:t>
      </w:r>
    </w:p>
    <w:p w:rsidR="006E5D83" w:rsidRDefault="006E5D83" w:rsidP="00F14947">
      <w:r>
        <w:rPr>
          <w:rFonts w:hint="eastAsia"/>
        </w:rPr>
        <w:t>彭雄志</w:t>
      </w:r>
    </w:p>
    <w:p w:rsidR="006E5D83" w:rsidRDefault="006E5D83" w:rsidP="00F14947">
      <w:r>
        <w:rPr>
          <w:rFonts w:hint="eastAsia"/>
        </w:rPr>
        <w:t>罗强</w:t>
      </w:r>
    </w:p>
    <w:p w:rsidR="006E5D83" w:rsidRDefault="006E5D83" w:rsidP="00F14947">
      <w:r>
        <w:rPr>
          <w:rFonts w:hint="eastAsia"/>
        </w:rPr>
        <w:t>廖海黎</w:t>
      </w:r>
    </w:p>
    <w:p w:rsidR="006E5D83" w:rsidRDefault="006E5D83" w:rsidP="00F14947">
      <w:r>
        <w:rPr>
          <w:rFonts w:hint="eastAsia"/>
        </w:rPr>
        <w:t>赵人达</w:t>
      </w:r>
    </w:p>
    <w:p w:rsidR="006E5D83" w:rsidRDefault="006E5D83" w:rsidP="00F14947">
      <w:r>
        <w:rPr>
          <w:rFonts w:hint="eastAsia"/>
        </w:rPr>
        <w:t>叶跃忠</w:t>
      </w:r>
    </w:p>
    <w:p w:rsidR="006E5D83" w:rsidRDefault="006E5D83" w:rsidP="00F14947">
      <w:r>
        <w:rPr>
          <w:rFonts w:hint="eastAsia"/>
        </w:rPr>
        <w:t>赵坪锐</w:t>
      </w:r>
    </w:p>
    <w:p w:rsidR="006E5D83" w:rsidRDefault="006E5D83" w:rsidP="00F14947">
      <w:r>
        <w:rPr>
          <w:rFonts w:hint="eastAsia"/>
        </w:rPr>
        <w:t>刘成清</w:t>
      </w:r>
    </w:p>
    <w:p w:rsidR="006E5D83" w:rsidRDefault="006E5D83" w:rsidP="00F14947">
      <w:r>
        <w:rPr>
          <w:rFonts w:hint="eastAsia"/>
        </w:rPr>
        <w:t>崔凯</w:t>
      </w:r>
    </w:p>
    <w:p w:rsidR="006E5D83" w:rsidRDefault="006E5D83" w:rsidP="00F14947">
      <w:r>
        <w:rPr>
          <w:rFonts w:hint="eastAsia"/>
        </w:rPr>
        <w:t>陈嵘</w:t>
      </w:r>
    </w:p>
    <w:p w:rsidR="006E5D83" w:rsidRDefault="006E5D83" w:rsidP="00F14947">
      <w:r>
        <w:rPr>
          <w:rFonts w:hint="eastAsia"/>
        </w:rPr>
        <w:t>何畏</w:t>
      </w:r>
    </w:p>
    <w:p w:rsidR="006E5D83" w:rsidRDefault="006E5D83" w:rsidP="00F14947">
      <w:r>
        <w:rPr>
          <w:rFonts w:hint="eastAsia"/>
        </w:rPr>
        <w:t>毛坚强</w:t>
      </w:r>
    </w:p>
    <w:p w:rsidR="006E5D83" w:rsidRDefault="006E5D83" w:rsidP="00F14947">
      <w:r>
        <w:rPr>
          <w:rFonts w:hint="eastAsia"/>
        </w:rPr>
        <w:t>杨梅</w:t>
      </w:r>
    </w:p>
    <w:p w:rsidR="006E5D83" w:rsidRDefault="006E5D83" w:rsidP="00F14947">
      <w:r>
        <w:rPr>
          <w:rFonts w:hint="eastAsia"/>
        </w:rPr>
        <w:t>李伦贵</w:t>
      </w:r>
    </w:p>
    <w:p w:rsidR="006E5D83" w:rsidRDefault="006E5D83" w:rsidP="00F14947">
      <w:r>
        <w:rPr>
          <w:rFonts w:hint="eastAsia"/>
        </w:rPr>
        <w:t>唐继舜</w:t>
      </w:r>
    </w:p>
    <w:p w:rsidR="006E5D83" w:rsidRDefault="006E5D83" w:rsidP="00F14947">
      <w:r>
        <w:rPr>
          <w:rFonts w:hint="eastAsia"/>
        </w:rPr>
        <w:t>仇文革</w:t>
      </w:r>
    </w:p>
    <w:p w:rsidR="006E5D83" w:rsidRDefault="006E5D83" w:rsidP="00C32107">
      <w:r>
        <w:rPr>
          <w:rFonts w:hint="eastAsia"/>
        </w:rPr>
        <w:t>黄云德</w:t>
      </w:r>
    </w:p>
    <w:p w:rsidR="006E5D83" w:rsidRDefault="006E5D83" w:rsidP="00C32107">
      <w:r>
        <w:rPr>
          <w:rFonts w:hint="eastAsia"/>
        </w:rPr>
        <w:t>罗永坤</w:t>
      </w:r>
    </w:p>
    <w:p w:rsidR="006E5D83" w:rsidRDefault="006E5D83" w:rsidP="00F14947">
      <w:r>
        <w:rPr>
          <w:rFonts w:hint="eastAsia"/>
        </w:rPr>
        <w:t>禹华谦</w:t>
      </w:r>
    </w:p>
    <w:p w:rsidR="006E5D83" w:rsidRDefault="006E5D83" w:rsidP="00F14947"/>
    <w:p w:rsidR="006E5D83" w:rsidRDefault="006E5D83" w:rsidP="00F14947"/>
    <w:p w:rsidR="006E5D83" w:rsidRDefault="006E5D83" w:rsidP="00F14947"/>
    <w:p w:rsidR="006E5D83" w:rsidRDefault="006E5D83" w:rsidP="00F14947"/>
    <w:p w:rsidR="006E5D83" w:rsidRDefault="006E5D83" w:rsidP="00F14947"/>
    <w:p w:rsidR="006E5D83" w:rsidRDefault="006E5D83" w:rsidP="00F14947">
      <w:r>
        <w:rPr>
          <w:rFonts w:hint="eastAsia"/>
        </w:rPr>
        <w:t>通知，请各系秘书通知系</w:t>
      </w:r>
      <w:r>
        <w:t>srtp8</w:t>
      </w:r>
      <w:r>
        <w:rPr>
          <w:rFonts w:hint="eastAsia"/>
        </w:rPr>
        <w:t>期的导师，</w:t>
      </w:r>
      <w:r>
        <w:t>4</w:t>
      </w:r>
      <w:r>
        <w:rPr>
          <w:rFonts w:hint="eastAsia"/>
        </w:rPr>
        <w:t>月</w:t>
      </w:r>
      <w:r>
        <w:t>17</w:t>
      </w:r>
      <w:r>
        <w:rPr>
          <w:rFonts w:hint="eastAsia"/>
        </w:rPr>
        <w:t>日本周四上午参加土木工程学院在犀浦举行的</w:t>
      </w:r>
      <w:r>
        <w:t>srtp8</w:t>
      </w:r>
      <w:r>
        <w:rPr>
          <w:rFonts w:hint="eastAsia"/>
        </w:rPr>
        <w:t>期结题答辩，第一组</w:t>
      </w:r>
      <w:r>
        <w:t>x</w:t>
      </w:r>
      <w:r>
        <w:rPr>
          <w:rFonts w:hint="eastAsia"/>
        </w:rPr>
        <w:t>？？？，第二组</w:t>
      </w:r>
      <w:r>
        <w:t>x</w:t>
      </w:r>
      <w:r>
        <w:rPr>
          <w:rFonts w:hint="eastAsia"/>
        </w:rPr>
        <w:t>？？？，第三组</w:t>
      </w:r>
      <w:r>
        <w:t>x</w:t>
      </w:r>
      <w:r>
        <w:rPr>
          <w:rFonts w:hint="eastAsia"/>
        </w:rPr>
        <w:t>？？？，第四组</w:t>
      </w:r>
      <w:r>
        <w:t>x</w:t>
      </w:r>
      <w:r>
        <w:rPr>
          <w:rFonts w:hint="eastAsia"/>
        </w:rPr>
        <w:t>？？？，。国创项目第五组在周四下午在犀浦举行，地点</w:t>
      </w:r>
      <w:r>
        <w:t>X</w:t>
      </w:r>
      <w:r>
        <w:rPr>
          <w:rFonts w:hint="eastAsia"/>
        </w:rPr>
        <w:t>？？？？。无特殊原因不得缺席。</w:t>
      </w:r>
    </w:p>
    <w:p w:rsidR="006E5D83" w:rsidRDefault="006E5D83" w:rsidP="00F14947">
      <w:r>
        <w:rPr>
          <w:rFonts w:hint="eastAsia"/>
        </w:rPr>
        <w:t>另外，邀请各教学系主任、科研管理口老师参与国创及</w:t>
      </w:r>
      <w:r>
        <w:t>srtp</w:t>
      </w:r>
      <w:r>
        <w:rPr>
          <w:rFonts w:hint="eastAsia"/>
        </w:rPr>
        <w:t>项目答辩。</w:t>
      </w:r>
    </w:p>
    <w:p w:rsidR="006E5D83" w:rsidRDefault="006E5D83" w:rsidP="00F14947"/>
    <w:p w:rsidR="006E5D83" w:rsidRDefault="006E5D83" w:rsidP="00F14947"/>
    <w:p w:rsidR="006E5D83" w:rsidRDefault="006E5D83" w:rsidP="00F14947"/>
    <w:p w:rsidR="006E5D83" w:rsidRDefault="006E5D83" w:rsidP="00F14947"/>
    <w:p w:rsidR="006E5D83" w:rsidRDefault="006E5D83" w:rsidP="00F14947"/>
    <w:p w:rsidR="006E5D83" w:rsidRDefault="006E5D83" w:rsidP="00F14947">
      <w:r>
        <w:rPr>
          <w:rFonts w:hint="eastAsia"/>
        </w:rPr>
        <w:t>请教务王金玉老师，</w:t>
      </w:r>
      <w:r>
        <w:t>1</w:t>
      </w:r>
      <w:r>
        <w:rPr>
          <w:rFonts w:hint="eastAsia"/>
        </w:rPr>
        <w:t>按照分组的情况将材料分类；</w:t>
      </w:r>
      <w:r>
        <w:t>2</w:t>
      </w:r>
      <w:r>
        <w:rPr>
          <w:rFonts w:hint="eastAsia"/>
        </w:rPr>
        <w:t>打印好评分表（略多于评委的数量）；</w:t>
      </w:r>
      <w:r>
        <w:t>3</w:t>
      </w:r>
      <w:r>
        <w:rPr>
          <w:rFonts w:hint="eastAsia"/>
        </w:rPr>
        <w:t>打印好评分建议表（略多于评委的数量）；</w:t>
      </w:r>
      <w:r>
        <w:t>4</w:t>
      </w:r>
      <w:r>
        <w:rPr>
          <w:rFonts w:hint="eastAsia"/>
        </w:rPr>
        <w:t>打印</w:t>
      </w:r>
      <w:r>
        <w:t>srtp</w:t>
      </w:r>
      <w:r>
        <w:rPr>
          <w:rFonts w:hint="eastAsia"/>
        </w:rPr>
        <w:t>规定及国创规定（按组数）；</w:t>
      </w:r>
      <w:r>
        <w:t>5</w:t>
      </w:r>
      <w:r>
        <w:rPr>
          <w:rFonts w:hint="eastAsia"/>
        </w:rPr>
        <w:t>在通知上补充好教室地点；</w:t>
      </w:r>
      <w:r>
        <w:t>6</w:t>
      </w:r>
      <w:r>
        <w:rPr>
          <w:rFonts w:hint="eastAsia"/>
        </w:rPr>
        <w:t>通知各系秘书。务必通知到老师，转达到学生。通知到学生工作组，要通知到学生。并贴海报。</w:t>
      </w:r>
    </w:p>
    <w:p w:rsidR="006E5D83" w:rsidRDefault="006E5D83" w:rsidP="00F14947"/>
    <w:p w:rsidR="006E5D83" w:rsidRPr="00C32107" w:rsidRDefault="006E5D83" w:rsidP="00F14947"/>
    <w:sectPr w:rsidR="006E5D83" w:rsidRPr="00C32107" w:rsidSect="00AA00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D83" w:rsidRDefault="006E5D83" w:rsidP="00F14947">
      <w:r>
        <w:separator/>
      </w:r>
    </w:p>
  </w:endnote>
  <w:endnote w:type="continuationSeparator" w:id="1">
    <w:p w:rsidR="006E5D83" w:rsidRDefault="006E5D83" w:rsidP="00F1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D83" w:rsidRDefault="006E5D83" w:rsidP="00F14947">
      <w:r>
        <w:separator/>
      </w:r>
    </w:p>
  </w:footnote>
  <w:footnote w:type="continuationSeparator" w:id="1">
    <w:p w:rsidR="006E5D83" w:rsidRDefault="006E5D83" w:rsidP="00F149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28D"/>
    <w:rsid w:val="000775E6"/>
    <w:rsid w:val="00117984"/>
    <w:rsid w:val="00196ABA"/>
    <w:rsid w:val="001D5D19"/>
    <w:rsid w:val="002638BA"/>
    <w:rsid w:val="002C49BC"/>
    <w:rsid w:val="002E093F"/>
    <w:rsid w:val="0031074F"/>
    <w:rsid w:val="003A04DD"/>
    <w:rsid w:val="004602A5"/>
    <w:rsid w:val="00485EAB"/>
    <w:rsid w:val="004A1E18"/>
    <w:rsid w:val="00550FDF"/>
    <w:rsid w:val="005810F4"/>
    <w:rsid w:val="006E5D83"/>
    <w:rsid w:val="006F4332"/>
    <w:rsid w:val="00707F2F"/>
    <w:rsid w:val="0071769C"/>
    <w:rsid w:val="00785E5F"/>
    <w:rsid w:val="007A588F"/>
    <w:rsid w:val="008F1F39"/>
    <w:rsid w:val="009317B1"/>
    <w:rsid w:val="0098428D"/>
    <w:rsid w:val="00A12F78"/>
    <w:rsid w:val="00A17B83"/>
    <w:rsid w:val="00A4057D"/>
    <w:rsid w:val="00AA00FE"/>
    <w:rsid w:val="00B353A7"/>
    <w:rsid w:val="00BB1159"/>
    <w:rsid w:val="00C10031"/>
    <w:rsid w:val="00C310E8"/>
    <w:rsid w:val="00C32107"/>
    <w:rsid w:val="00D722DA"/>
    <w:rsid w:val="00DC23DE"/>
    <w:rsid w:val="00DD7EA4"/>
    <w:rsid w:val="00DE0A4B"/>
    <w:rsid w:val="00DE523A"/>
    <w:rsid w:val="00E66487"/>
    <w:rsid w:val="00F14947"/>
    <w:rsid w:val="00F23AA6"/>
    <w:rsid w:val="00F26BF2"/>
    <w:rsid w:val="00FA58AF"/>
    <w:rsid w:val="00FB38DB"/>
    <w:rsid w:val="00FC3E42"/>
    <w:rsid w:val="00FF5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0F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14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494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149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494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3</Pages>
  <Words>114</Words>
  <Characters>653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118</dc:creator>
  <cp:keywords/>
  <dc:description/>
  <cp:lastModifiedBy>微软用户</cp:lastModifiedBy>
  <cp:revision>6</cp:revision>
  <dcterms:created xsi:type="dcterms:W3CDTF">2014-04-14T08:11:00Z</dcterms:created>
  <dcterms:modified xsi:type="dcterms:W3CDTF">2014-04-15T02:14:00Z</dcterms:modified>
</cp:coreProperties>
</file>