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3AFC" w:rsidRDefault="00EC3AFC" w:rsidP="00034EF3">
      <w:pPr>
        <w:jc w:val="center"/>
        <w:rPr>
          <w:rFonts w:ascii="黑体" w:eastAsia="黑体" w:hAnsi="黑体"/>
          <w:sz w:val="36"/>
          <w:szCs w:val="36"/>
        </w:rPr>
      </w:pPr>
      <w:r w:rsidRPr="00BD380A">
        <w:rPr>
          <w:rFonts w:ascii="黑体" w:eastAsia="黑体" w:hAnsi="黑体" w:hint="eastAsia"/>
          <w:sz w:val="36"/>
          <w:szCs w:val="36"/>
        </w:rPr>
        <w:t>土木工程学院第八期</w:t>
      </w:r>
      <w:r w:rsidRPr="00BD380A">
        <w:rPr>
          <w:rFonts w:ascii="黑体" w:eastAsia="黑体" w:hAnsi="黑体"/>
          <w:sz w:val="36"/>
          <w:szCs w:val="36"/>
        </w:rPr>
        <w:t xml:space="preserve"> SRTP</w:t>
      </w:r>
      <w:r w:rsidRPr="00BD380A">
        <w:rPr>
          <w:rFonts w:ascii="黑体" w:eastAsia="黑体" w:hAnsi="黑体" w:hint="eastAsia"/>
          <w:sz w:val="36"/>
          <w:szCs w:val="36"/>
        </w:rPr>
        <w:t>中期评审表（第</w:t>
      </w:r>
      <w:r>
        <w:rPr>
          <w:rFonts w:ascii="黑体" w:eastAsia="黑体" w:hAnsi="黑体"/>
          <w:sz w:val="36"/>
          <w:szCs w:val="36"/>
        </w:rPr>
        <w:t>1</w:t>
      </w:r>
      <w:r w:rsidRPr="00BD380A">
        <w:rPr>
          <w:rFonts w:ascii="黑体" w:eastAsia="黑体" w:hAnsi="黑体" w:hint="eastAsia"/>
          <w:sz w:val="36"/>
          <w:szCs w:val="36"/>
        </w:rPr>
        <w:t>组）</w:t>
      </w:r>
    </w:p>
    <w:p w:rsidR="00EC3AFC" w:rsidRPr="00E67EE6" w:rsidRDefault="00EC3AFC" w:rsidP="00034EF3">
      <w:pPr>
        <w:jc w:val="center"/>
        <w:rPr>
          <w:rFonts w:ascii="黑体" w:eastAsia="黑体" w:hAnsi="黑体"/>
          <w:sz w:val="36"/>
          <w:szCs w:val="36"/>
        </w:rPr>
      </w:pPr>
      <w:r>
        <w:t>X2524   4.17</w:t>
      </w:r>
      <w:r>
        <w:rPr>
          <w:rFonts w:hint="eastAsia"/>
        </w:rPr>
        <w:t>日</w:t>
      </w:r>
      <w:r>
        <w:t xml:space="preserve">   </w:t>
      </w:r>
      <w:r>
        <w:rPr>
          <w:rFonts w:hint="eastAsia"/>
        </w:rPr>
        <w:t>星期四</w:t>
      </w:r>
      <w:r>
        <w:t xml:space="preserve">  1-5</w:t>
      </w:r>
      <w:r>
        <w:rPr>
          <w:rFonts w:hint="eastAsia"/>
        </w:rPr>
        <w:t>节</w:t>
      </w:r>
    </w:p>
    <w:tbl>
      <w:tblPr>
        <w:tblW w:w="9815" w:type="dxa"/>
        <w:tblInd w:w="-459" w:type="dxa"/>
        <w:tblLook w:val="00A0"/>
      </w:tblPr>
      <w:tblGrid>
        <w:gridCol w:w="567"/>
        <w:gridCol w:w="1134"/>
        <w:gridCol w:w="5954"/>
        <w:gridCol w:w="1080"/>
        <w:gridCol w:w="1080"/>
      </w:tblGrid>
      <w:tr w:rsidR="00EC3AFC" w:rsidRPr="005F1988" w:rsidTr="004E6487">
        <w:trPr>
          <w:trHeight w:val="2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AFC" w:rsidRDefault="00EC3AFC" w:rsidP="00FF5123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3AFC" w:rsidRPr="00FF5123" w:rsidRDefault="00EC3AFC" w:rsidP="00FF5123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项目编号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3AFC" w:rsidRPr="00FF5123" w:rsidRDefault="00EC3AFC" w:rsidP="00FF5123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项目名称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3AFC" w:rsidRPr="00FF5123" w:rsidRDefault="00EC3AFC" w:rsidP="00FF5123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得分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3AFC" w:rsidRPr="00FF5123" w:rsidRDefault="00EC3AFC" w:rsidP="00FF5123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备注</w:t>
            </w:r>
          </w:p>
        </w:tc>
      </w:tr>
      <w:tr w:rsidR="00EC3AFC" w:rsidRPr="005F1988" w:rsidTr="004E6487">
        <w:trPr>
          <w:trHeight w:val="2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AFC" w:rsidRPr="00FF5123" w:rsidRDefault="00EC3AFC" w:rsidP="00FF5123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3AFC" w:rsidRPr="00FF5123" w:rsidRDefault="00EC3AFC" w:rsidP="00FF5123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FF5123">
              <w:rPr>
                <w:rFonts w:ascii="宋体" w:hAnsi="宋体" w:cs="宋体"/>
                <w:kern w:val="0"/>
                <w:sz w:val="20"/>
                <w:szCs w:val="20"/>
              </w:rPr>
              <w:t>130104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3AFC" w:rsidRPr="00FF5123" w:rsidRDefault="00EC3AFC" w:rsidP="00FF5123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 w:rsidRPr="00FF5123">
              <w:rPr>
                <w:rFonts w:ascii="宋体" w:hAnsi="宋体" w:cs="宋体" w:hint="eastAsia"/>
                <w:kern w:val="0"/>
                <w:sz w:val="20"/>
                <w:szCs w:val="20"/>
              </w:rPr>
              <w:t>大跨度波形钢腹板连续刚构桥合理结构形式研究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3AFC" w:rsidRPr="00FF5123" w:rsidRDefault="00EC3AFC" w:rsidP="00FF5123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 w:rsidRPr="00FF5123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3AFC" w:rsidRPr="00FF5123" w:rsidRDefault="00EC3AFC" w:rsidP="00FF5123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 w:rsidRPr="00FF5123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EC3AFC" w:rsidRPr="005F1988" w:rsidTr="004E6487">
        <w:trPr>
          <w:trHeight w:val="2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AFC" w:rsidRPr="00FF5123" w:rsidRDefault="00EC3AFC" w:rsidP="00FF5123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3AFC" w:rsidRPr="00FF5123" w:rsidRDefault="00EC3AFC" w:rsidP="00FF5123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FF5123">
              <w:rPr>
                <w:rFonts w:ascii="宋体" w:hAnsi="宋体" w:cs="宋体"/>
                <w:kern w:val="0"/>
                <w:sz w:val="20"/>
                <w:szCs w:val="20"/>
              </w:rPr>
              <w:t>130108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3AFC" w:rsidRPr="00FF5123" w:rsidRDefault="00EC3AFC" w:rsidP="00FF5123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 w:rsidRPr="00FF5123">
              <w:rPr>
                <w:rFonts w:ascii="宋体" w:hAnsi="宋体" w:cs="宋体" w:hint="eastAsia"/>
                <w:kern w:val="0"/>
                <w:sz w:val="20"/>
                <w:szCs w:val="20"/>
              </w:rPr>
              <w:t>新一代高铁站房跨结构应用研究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3AFC" w:rsidRPr="00FF5123" w:rsidRDefault="00EC3AFC" w:rsidP="00FF5123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 w:rsidRPr="00FF5123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3AFC" w:rsidRPr="00FF5123" w:rsidRDefault="00EC3AFC" w:rsidP="00FF5123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 w:rsidRPr="00FF5123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EC3AFC" w:rsidRPr="005F1988" w:rsidTr="004E6487">
        <w:trPr>
          <w:trHeight w:val="2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AFC" w:rsidRPr="00FF5123" w:rsidRDefault="00EC3AFC" w:rsidP="00FF5123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3AFC" w:rsidRPr="00FF5123" w:rsidRDefault="00EC3AFC" w:rsidP="00FF5123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FF5123">
              <w:rPr>
                <w:rFonts w:ascii="宋体" w:hAnsi="宋体" w:cs="宋体"/>
                <w:kern w:val="0"/>
                <w:sz w:val="20"/>
                <w:szCs w:val="20"/>
              </w:rPr>
              <w:t>130117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3AFC" w:rsidRPr="00FF5123" w:rsidRDefault="00EC3AFC" w:rsidP="00FF5123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 w:rsidRPr="00FF5123">
              <w:rPr>
                <w:rFonts w:ascii="宋体" w:hAnsi="宋体" w:cs="宋体" w:hint="eastAsia"/>
                <w:kern w:val="0"/>
                <w:sz w:val="20"/>
                <w:szCs w:val="20"/>
              </w:rPr>
              <w:t>钢桥面板对桥上铺装的影响及优化研究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3AFC" w:rsidRPr="00FF5123" w:rsidRDefault="00EC3AFC" w:rsidP="00FF5123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 w:rsidRPr="00FF5123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3AFC" w:rsidRPr="00FF5123" w:rsidRDefault="00EC3AFC" w:rsidP="00FF5123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 w:rsidRPr="00FF5123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EC3AFC" w:rsidRPr="005F1988" w:rsidTr="004E6487">
        <w:trPr>
          <w:trHeight w:val="2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AFC" w:rsidRPr="00FF5123" w:rsidRDefault="00EC3AFC" w:rsidP="00FF5123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3AFC" w:rsidRPr="00FF5123" w:rsidRDefault="00EC3AFC" w:rsidP="00FF5123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FF5123">
              <w:rPr>
                <w:rFonts w:ascii="宋体" w:hAnsi="宋体" w:cs="宋体"/>
                <w:kern w:val="0"/>
                <w:sz w:val="20"/>
                <w:szCs w:val="20"/>
              </w:rPr>
              <w:t>130121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3AFC" w:rsidRPr="00FF5123" w:rsidRDefault="00EC3AFC" w:rsidP="00FF5123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 w:rsidRPr="00FF5123">
              <w:rPr>
                <w:rFonts w:ascii="宋体" w:hAnsi="宋体" w:cs="宋体" w:hint="eastAsia"/>
                <w:kern w:val="0"/>
                <w:sz w:val="20"/>
                <w:szCs w:val="20"/>
              </w:rPr>
              <w:t>桥塔气动弹性模型设计及风洞试验研究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3AFC" w:rsidRPr="00FF5123" w:rsidRDefault="00EC3AFC" w:rsidP="00FF5123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 w:rsidRPr="00FF5123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3AFC" w:rsidRPr="00FF5123" w:rsidRDefault="00EC3AFC" w:rsidP="00FF5123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 w:rsidRPr="00FF5123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EC3AFC" w:rsidRPr="005F1988" w:rsidTr="004E6487">
        <w:trPr>
          <w:trHeight w:val="2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AFC" w:rsidRPr="00FF5123" w:rsidRDefault="00EC3AFC" w:rsidP="00FF5123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3AFC" w:rsidRPr="00FF5123" w:rsidRDefault="00EC3AFC" w:rsidP="00FF5123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FF5123">
              <w:rPr>
                <w:rFonts w:ascii="宋体" w:hAnsi="宋体" w:cs="宋体"/>
                <w:kern w:val="0"/>
                <w:sz w:val="20"/>
                <w:szCs w:val="20"/>
              </w:rPr>
              <w:t>130122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3AFC" w:rsidRPr="00FF5123" w:rsidRDefault="00EC3AFC" w:rsidP="00FF5123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 w:rsidRPr="00FF5123">
              <w:rPr>
                <w:rFonts w:ascii="宋体" w:hAnsi="宋体" w:cs="宋体" w:hint="eastAsia"/>
                <w:kern w:val="0"/>
                <w:sz w:val="20"/>
                <w:szCs w:val="20"/>
              </w:rPr>
              <w:t>基于拉丁超立方抽样的钢管混凝土轴心受压柱承载能力随机分析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3AFC" w:rsidRPr="00FF5123" w:rsidRDefault="00EC3AFC" w:rsidP="00FF5123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 w:rsidRPr="00FF5123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3AFC" w:rsidRPr="00FF5123" w:rsidRDefault="00EC3AFC" w:rsidP="00FF5123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 w:rsidRPr="00FF5123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EC3AFC" w:rsidRPr="005F1988" w:rsidTr="004E6487">
        <w:trPr>
          <w:trHeight w:val="2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AFC" w:rsidRPr="00FF5123" w:rsidRDefault="00EC3AFC" w:rsidP="00FF5123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3AFC" w:rsidRPr="00FF5123" w:rsidRDefault="00EC3AFC" w:rsidP="00FF5123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FF5123">
              <w:rPr>
                <w:rFonts w:ascii="宋体" w:hAnsi="宋体" w:cs="宋体"/>
                <w:kern w:val="0"/>
                <w:sz w:val="20"/>
                <w:szCs w:val="20"/>
              </w:rPr>
              <w:t>130123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3AFC" w:rsidRPr="00FF5123" w:rsidRDefault="00EC3AFC" w:rsidP="00FF5123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 w:rsidRPr="00FF5123">
              <w:rPr>
                <w:rFonts w:ascii="宋体" w:hAnsi="宋体" w:cs="宋体" w:hint="eastAsia"/>
                <w:kern w:val="0"/>
                <w:sz w:val="20"/>
                <w:szCs w:val="20"/>
              </w:rPr>
              <w:t>埋入式</w:t>
            </w:r>
            <w:r w:rsidRPr="00FF5123">
              <w:rPr>
                <w:rFonts w:ascii="宋体" w:hAnsi="宋体" w:cs="宋体"/>
                <w:kern w:val="0"/>
                <w:sz w:val="20"/>
                <w:szCs w:val="20"/>
              </w:rPr>
              <w:t>PBL</w:t>
            </w:r>
            <w:r w:rsidRPr="00FF5123">
              <w:rPr>
                <w:rFonts w:ascii="宋体" w:hAnsi="宋体" w:cs="宋体" w:hint="eastAsia"/>
                <w:kern w:val="0"/>
                <w:sz w:val="20"/>
                <w:szCs w:val="20"/>
              </w:rPr>
              <w:t>剪力键承载力极限状态的判定标准及相关参数研究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3AFC" w:rsidRPr="00FF5123" w:rsidRDefault="00EC3AFC" w:rsidP="00FF5123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 w:rsidRPr="00FF5123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3AFC" w:rsidRPr="00FF5123" w:rsidRDefault="00EC3AFC" w:rsidP="00FF5123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 w:rsidRPr="00FF5123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EC3AFC" w:rsidRPr="005F1988" w:rsidTr="004E6487">
        <w:trPr>
          <w:trHeight w:val="2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AFC" w:rsidRPr="00FF5123" w:rsidRDefault="00EC3AFC" w:rsidP="00FF5123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3AFC" w:rsidRPr="00FF5123" w:rsidRDefault="00EC3AFC" w:rsidP="00FF5123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FF5123">
              <w:rPr>
                <w:rFonts w:ascii="宋体" w:hAnsi="宋体" w:cs="宋体"/>
                <w:kern w:val="0"/>
                <w:sz w:val="20"/>
                <w:szCs w:val="20"/>
              </w:rPr>
              <w:t>130128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3AFC" w:rsidRPr="00FF5123" w:rsidRDefault="00EC3AFC" w:rsidP="00FF5123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 w:rsidRPr="00FF5123">
              <w:rPr>
                <w:rFonts w:ascii="宋体" w:hAnsi="宋体" w:cs="宋体" w:hint="eastAsia"/>
                <w:kern w:val="0"/>
                <w:sz w:val="20"/>
                <w:szCs w:val="20"/>
              </w:rPr>
              <w:t>正交异性钢桥面典型疲劳病害分析及性能强化方法研究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3AFC" w:rsidRPr="00FF5123" w:rsidRDefault="00EC3AFC" w:rsidP="00FF5123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 w:rsidRPr="00FF5123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3AFC" w:rsidRPr="00FF5123" w:rsidRDefault="00EC3AFC" w:rsidP="00FF5123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 w:rsidRPr="00FF5123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EC3AFC" w:rsidRPr="005F1988" w:rsidTr="004E6487">
        <w:trPr>
          <w:trHeight w:val="2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AFC" w:rsidRPr="00FF5123" w:rsidRDefault="00EC3AFC" w:rsidP="004E6487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3AFC" w:rsidRPr="00FF5123" w:rsidRDefault="00EC3AFC" w:rsidP="00FF5123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FF5123">
              <w:rPr>
                <w:rFonts w:ascii="宋体" w:hAnsi="宋体" w:cs="宋体"/>
                <w:kern w:val="0"/>
                <w:sz w:val="20"/>
                <w:szCs w:val="20"/>
              </w:rPr>
              <w:t>130133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3AFC" w:rsidRPr="00FF5123" w:rsidRDefault="00EC3AFC" w:rsidP="00FF5123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 w:rsidRPr="00FF5123">
              <w:rPr>
                <w:rFonts w:ascii="宋体" w:hAnsi="宋体" w:cs="宋体" w:hint="eastAsia"/>
                <w:kern w:val="0"/>
                <w:sz w:val="20"/>
                <w:szCs w:val="20"/>
              </w:rPr>
              <w:t>高速铁路桥梁群管养系统开发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3AFC" w:rsidRPr="00FF5123" w:rsidRDefault="00EC3AFC" w:rsidP="00FF5123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 w:rsidRPr="00FF5123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3AFC" w:rsidRPr="00FF5123" w:rsidRDefault="00EC3AFC" w:rsidP="00FF5123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 w:rsidRPr="00FF5123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EC3AFC" w:rsidRPr="005F1988" w:rsidTr="004E6487">
        <w:trPr>
          <w:trHeight w:val="2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AFC" w:rsidRPr="00FF5123" w:rsidRDefault="00EC3AFC" w:rsidP="00FF5123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3AFC" w:rsidRPr="00FF5123" w:rsidRDefault="00EC3AFC" w:rsidP="00FF5123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FF5123">
              <w:rPr>
                <w:rFonts w:ascii="宋体" w:hAnsi="宋体" w:cs="宋体"/>
                <w:kern w:val="0"/>
                <w:sz w:val="20"/>
                <w:szCs w:val="20"/>
              </w:rPr>
              <w:t>130137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3AFC" w:rsidRPr="00FF5123" w:rsidRDefault="00EC3AFC" w:rsidP="00FF5123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 w:rsidRPr="00FF5123">
              <w:rPr>
                <w:rFonts w:ascii="宋体" w:hAnsi="宋体" w:cs="宋体" w:hint="eastAsia"/>
                <w:kern w:val="0"/>
                <w:sz w:val="20"/>
                <w:szCs w:val="20"/>
              </w:rPr>
              <w:t>大跨度桥梁静风失稳临界状态判据及失稳形态研究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3AFC" w:rsidRPr="00FF5123" w:rsidRDefault="00EC3AFC" w:rsidP="00FF5123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 w:rsidRPr="00FF5123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3AFC" w:rsidRPr="00FF5123" w:rsidRDefault="00EC3AFC" w:rsidP="00FF5123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 w:rsidRPr="00FF5123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EC3AFC" w:rsidRPr="005F1988" w:rsidTr="004E6487">
        <w:trPr>
          <w:trHeight w:val="2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AFC" w:rsidRPr="00FF5123" w:rsidRDefault="00EC3AFC" w:rsidP="00FF5123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3AFC" w:rsidRPr="00FF5123" w:rsidRDefault="00EC3AFC" w:rsidP="00FF5123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FF5123">
              <w:rPr>
                <w:rFonts w:ascii="宋体" w:hAnsi="宋体" w:cs="宋体"/>
                <w:kern w:val="0"/>
                <w:sz w:val="20"/>
                <w:szCs w:val="20"/>
              </w:rPr>
              <w:t>130139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3AFC" w:rsidRPr="00FF5123" w:rsidRDefault="00EC3AFC" w:rsidP="00FF5123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 w:rsidRPr="00FF5123">
              <w:rPr>
                <w:rFonts w:ascii="宋体" w:hAnsi="宋体" w:cs="宋体" w:hint="eastAsia"/>
                <w:kern w:val="0"/>
                <w:sz w:val="20"/>
                <w:szCs w:val="20"/>
              </w:rPr>
              <w:t>钢筋混凝土长期变形随机分析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3AFC" w:rsidRPr="00FF5123" w:rsidRDefault="00EC3AFC" w:rsidP="00FF5123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 w:rsidRPr="00FF5123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3AFC" w:rsidRPr="00FF5123" w:rsidRDefault="00EC3AFC" w:rsidP="00FF5123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 w:rsidRPr="00FF5123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EC3AFC" w:rsidRPr="005F1988" w:rsidTr="004E6487">
        <w:trPr>
          <w:trHeight w:val="2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AFC" w:rsidRPr="00FF5123" w:rsidRDefault="00EC3AFC" w:rsidP="00FF5123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11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3AFC" w:rsidRPr="00FF5123" w:rsidRDefault="00EC3AFC" w:rsidP="00FF5123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FF5123">
              <w:rPr>
                <w:rFonts w:ascii="宋体" w:hAnsi="宋体" w:cs="宋体"/>
                <w:kern w:val="0"/>
                <w:sz w:val="20"/>
                <w:szCs w:val="20"/>
              </w:rPr>
              <w:t>130140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3AFC" w:rsidRPr="00FF5123" w:rsidRDefault="00EC3AFC" w:rsidP="00FF5123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 w:rsidRPr="00FF5123">
              <w:rPr>
                <w:rFonts w:ascii="宋体" w:hAnsi="宋体" w:cs="宋体" w:hint="eastAsia"/>
                <w:kern w:val="0"/>
                <w:sz w:val="20"/>
                <w:szCs w:val="20"/>
              </w:rPr>
              <w:t>库区高墩大跃连续刚构桥施工技术重点及施工方案设计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3AFC" w:rsidRPr="00FF5123" w:rsidRDefault="00EC3AFC" w:rsidP="00FF5123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 w:rsidRPr="00FF5123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3AFC" w:rsidRPr="00FF5123" w:rsidRDefault="00EC3AFC" w:rsidP="00FF5123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 w:rsidRPr="00FF5123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EC3AFC" w:rsidRPr="005F1988" w:rsidTr="004E6487">
        <w:trPr>
          <w:trHeight w:val="2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AFC" w:rsidRPr="00FF5123" w:rsidRDefault="00EC3AFC" w:rsidP="00FF5123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3AFC" w:rsidRPr="00FF5123" w:rsidRDefault="00EC3AFC" w:rsidP="00FF5123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FF5123">
              <w:rPr>
                <w:rFonts w:ascii="宋体" w:hAnsi="宋体" w:cs="宋体"/>
                <w:kern w:val="0"/>
                <w:sz w:val="20"/>
                <w:szCs w:val="20"/>
              </w:rPr>
              <w:t>130141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3AFC" w:rsidRPr="00FF5123" w:rsidRDefault="00EC3AFC" w:rsidP="00FF5123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 w:rsidRPr="00FF5123">
              <w:rPr>
                <w:rFonts w:ascii="宋体" w:hAnsi="宋体" w:cs="宋体" w:hint="eastAsia"/>
                <w:kern w:val="0"/>
                <w:sz w:val="20"/>
                <w:szCs w:val="20"/>
              </w:rPr>
              <w:t>混合斜拉桥钢</w:t>
            </w:r>
            <w:r w:rsidRPr="00FF5123">
              <w:rPr>
                <w:rFonts w:ascii="宋体" w:cs="宋体"/>
                <w:kern w:val="0"/>
                <w:sz w:val="20"/>
                <w:szCs w:val="20"/>
              </w:rPr>
              <w:t>--</w:t>
            </w:r>
            <w:r w:rsidRPr="00FF5123">
              <w:rPr>
                <w:rFonts w:ascii="宋体" w:hAnsi="宋体" w:cs="宋体" w:hint="eastAsia"/>
                <w:kern w:val="0"/>
                <w:sz w:val="20"/>
                <w:szCs w:val="20"/>
              </w:rPr>
              <w:t>砼结合段局部应力和承载力试验研究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3AFC" w:rsidRPr="00FF5123" w:rsidRDefault="00EC3AFC" w:rsidP="00FF5123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 w:rsidRPr="00FF5123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3AFC" w:rsidRPr="00FF5123" w:rsidRDefault="00EC3AFC" w:rsidP="00FF5123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 w:rsidRPr="00FF5123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EC3AFC" w:rsidRPr="005F1988" w:rsidTr="004E6487">
        <w:trPr>
          <w:trHeight w:val="2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AFC" w:rsidRPr="00FF5123" w:rsidRDefault="00EC3AFC" w:rsidP="00FF5123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3AFC" w:rsidRPr="00FF5123" w:rsidRDefault="00EC3AFC" w:rsidP="00FF5123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FF5123">
              <w:rPr>
                <w:rFonts w:ascii="宋体" w:hAnsi="宋体" w:cs="宋体"/>
                <w:kern w:val="0"/>
                <w:sz w:val="20"/>
                <w:szCs w:val="20"/>
              </w:rPr>
              <w:t>130152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3AFC" w:rsidRPr="00FF5123" w:rsidRDefault="00EC3AFC" w:rsidP="00FF5123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 w:rsidRPr="00FF5123">
              <w:rPr>
                <w:rFonts w:ascii="宋体" w:hAnsi="宋体" w:cs="宋体" w:hint="eastAsia"/>
                <w:kern w:val="0"/>
                <w:sz w:val="20"/>
                <w:szCs w:val="20"/>
              </w:rPr>
              <w:t>紊流风作用下桥梁断面风荷载试验风洞试验研究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3AFC" w:rsidRPr="00FF5123" w:rsidRDefault="00EC3AFC" w:rsidP="00FF5123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 w:rsidRPr="00FF5123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3AFC" w:rsidRPr="00FF5123" w:rsidRDefault="00EC3AFC" w:rsidP="00FF5123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 w:rsidRPr="00FF5123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EC3AFC" w:rsidRPr="005F1988" w:rsidTr="004E6487">
        <w:trPr>
          <w:trHeight w:val="2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AFC" w:rsidRPr="00FF5123" w:rsidRDefault="00EC3AFC" w:rsidP="00FF5123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3AFC" w:rsidRPr="00FF5123" w:rsidRDefault="00EC3AFC" w:rsidP="00FF5123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FF5123">
              <w:rPr>
                <w:rFonts w:ascii="宋体" w:hAnsi="宋体" w:cs="宋体"/>
                <w:kern w:val="0"/>
                <w:sz w:val="20"/>
                <w:szCs w:val="20"/>
              </w:rPr>
              <w:t>130153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3AFC" w:rsidRPr="00FF5123" w:rsidRDefault="00EC3AFC" w:rsidP="00FF5123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 w:rsidRPr="00FF5123">
              <w:rPr>
                <w:rFonts w:ascii="宋体" w:hAnsi="宋体" w:cs="宋体" w:hint="eastAsia"/>
                <w:kern w:val="0"/>
                <w:sz w:val="20"/>
                <w:szCs w:val="20"/>
              </w:rPr>
              <w:t>正交异性钢桥面板足尺模型试验研究与理论分析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3AFC" w:rsidRPr="00FF5123" w:rsidRDefault="00EC3AFC" w:rsidP="00FF5123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 w:rsidRPr="00FF5123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3AFC" w:rsidRPr="00FF5123" w:rsidRDefault="00EC3AFC" w:rsidP="00FF5123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 w:rsidRPr="00FF5123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EC3AFC" w:rsidRPr="005F1988" w:rsidTr="004E6487">
        <w:trPr>
          <w:trHeight w:val="2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AFC" w:rsidRPr="00FF5123" w:rsidRDefault="00EC3AFC" w:rsidP="00FF5123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15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3AFC" w:rsidRPr="00FF5123" w:rsidRDefault="00EC3AFC" w:rsidP="00FF5123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FF5123">
              <w:rPr>
                <w:rFonts w:ascii="宋体" w:hAnsi="宋体" w:cs="宋体"/>
                <w:kern w:val="0"/>
                <w:sz w:val="20"/>
                <w:szCs w:val="20"/>
              </w:rPr>
              <w:t>130162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3AFC" w:rsidRPr="00FF5123" w:rsidRDefault="00EC3AFC" w:rsidP="00FF5123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 w:rsidRPr="00FF5123">
              <w:rPr>
                <w:rFonts w:ascii="宋体" w:hAnsi="宋体" w:cs="宋体" w:hint="eastAsia"/>
                <w:kern w:val="0"/>
                <w:sz w:val="20"/>
                <w:szCs w:val="20"/>
              </w:rPr>
              <w:t>拱桥在中国桥梁发展中的历史作用及未来发展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3AFC" w:rsidRPr="00FF5123" w:rsidRDefault="00EC3AFC" w:rsidP="00FF5123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 w:rsidRPr="00FF5123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3AFC" w:rsidRPr="00FF5123" w:rsidRDefault="00EC3AFC" w:rsidP="00FF5123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 w:rsidRPr="00FF5123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EC3AFC" w:rsidRPr="005F1988" w:rsidTr="004E6487">
        <w:trPr>
          <w:trHeight w:val="2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AFC" w:rsidRPr="00FF5123" w:rsidRDefault="00EC3AFC" w:rsidP="00FF5123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16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3AFC" w:rsidRPr="00FF5123" w:rsidRDefault="00EC3AFC" w:rsidP="00FF5123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FF5123">
              <w:rPr>
                <w:rFonts w:ascii="宋体" w:hAnsi="宋体" w:cs="宋体"/>
                <w:kern w:val="0"/>
                <w:sz w:val="20"/>
                <w:szCs w:val="20"/>
              </w:rPr>
              <w:t>130163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3AFC" w:rsidRPr="00FF5123" w:rsidRDefault="00EC3AFC" w:rsidP="00FF5123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 w:rsidRPr="00FF5123">
              <w:rPr>
                <w:rFonts w:ascii="宋体" w:hAnsi="宋体" w:cs="宋体" w:hint="eastAsia"/>
                <w:kern w:val="0"/>
                <w:sz w:val="20"/>
                <w:szCs w:val="20"/>
              </w:rPr>
              <w:t>悬索桥主桥腐蚀机理的研究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3AFC" w:rsidRPr="00FF5123" w:rsidRDefault="00EC3AFC" w:rsidP="00FF5123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 w:rsidRPr="00FF5123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3AFC" w:rsidRPr="00FF5123" w:rsidRDefault="00EC3AFC" w:rsidP="00FF5123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 w:rsidRPr="00FF5123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EC3AFC" w:rsidRPr="005F1988" w:rsidTr="004E6487">
        <w:trPr>
          <w:trHeight w:val="2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AFC" w:rsidRPr="00FF5123" w:rsidRDefault="00EC3AFC" w:rsidP="00FF5123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17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3AFC" w:rsidRPr="00FF5123" w:rsidRDefault="00EC3AFC" w:rsidP="00FF5123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FF5123">
              <w:rPr>
                <w:rFonts w:ascii="宋体" w:hAnsi="宋体" w:cs="宋体"/>
                <w:kern w:val="0"/>
                <w:sz w:val="20"/>
                <w:szCs w:val="20"/>
              </w:rPr>
              <w:t>130164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3AFC" w:rsidRPr="00FF5123" w:rsidRDefault="00EC3AFC" w:rsidP="00FF5123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 w:rsidRPr="00FF5123">
              <w:rPr>
                <w:rFonts w:ascii="宋体" w:hAnsi="宋体" w:cs="宋体" w:hint="eastAsia"/>
                <w:kern w:val="0"/>
                <w:sz w:val="20"/>
                <w:szCs w:val="20"/>
              </w:rPr>
              <w:t>村镇建筑抗震技术研究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3AFC" w:rsidRPr="00FF5123" w:rsidRDefault="00EC3AFC" w:rsidP="00FF5123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 w:rsidRPr="00FF5123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3AFC" w:rsidRPr="00FF5123" w:rsidRDefault="00EC3AFC" w:rsidP="00FF5123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 w:rsidRPr="00FF5123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EC3AFC" w:rsidRPr="005F1988" w:rsidTr="004E6487">
        <w:trPr>
          <w:trHeight w:val="2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AFC" w:rsidRPr="00FF5123" w:rsidRDefault="00EC3AFC" w:rsidP="00FF5123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18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3AFC" w:rsidRPr="00FF5123" w:rsidRDefault="00EC3AFC" w:rsidP="00FF5123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FF5123">
              <w:rPr>
                <w:rFonts w:ascii="宋体" w:hAnsi="宋体" w:cs="宋体"/>
                <w:kern w:val="0"/>
                <w:sz w:val="20"/>
                <w:szCs w:val="20"/>
              </w:rPr>
              <w:t>130166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3AFC" w:rsidRPr="00FF5123" w:rsidRDefault="00EC3AFC" w:rsidP="00FF5123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 w:rsidRPr="00FF5123">
              <w:rPr>
                <w:rFonts w:ascii="宋体" w:hAnsi="宋体" w:cs="宋体" w:hint="eastAsia"/>
                <w:kern w:val="0"/>
                <w:sz w:val="20"/>
                <w:szCs w:val="20"/>
              </w:rPr>
              <w:t>基于响应面的钢筋混凝土梁长期变形随机分析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3AFC" w:rsidRPr="00FF5123" w:rsidRDefault="00EC3AFC" w:rsidP="00FF5123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 w:rsidRPr="00FF5123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3AFC" w:rsidRPr="00FF5123" w:rsidRDefault="00EC3AFC" w:rsidP="00FF5123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 w:rsidRPr="00FF5123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EC3AFC" w:rsidRPr="005F1988" w:rsidTr="004E6487">
        <w:trPr>
          <w:trHeight w:val="2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AFC" w:rsidRPr="00FF5123" w:rsidRDefault="00EC3AFC" w:rsidP="00FF5123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19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3AFC" w:rsidRPr="00FF5123" w:rsidRDefault="00EC3AFC" w:rsidP="00FF5123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FF5123">
              <w:rPr>
                <w:rFonts w:ascii="宋体" w:hAnsi="宋体" w:cs="宋体"/>
                <w:kern w:val="0"/>
                <w:sz w:val="20"/>
                <w:szCs w:val="20"/>
              </w:rPr>
              <w:t>130169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3AFC" w:rsidRPr="00FF5123" w:rsidRDefault="00EC3AFC" w:rsidP="00FF5123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 w:rsidRPr="00FF5123">
              <w:rPr>
                <w:rFonts w:ascii="宋体" w:hAnsi="宋体" w:cs="宋体" w:hint="eastAsia"/>
                <w:kern w:val="0"/>
                <w:sz w:val="20"/>
                <w:szCs w:val="20"/>
              </w:rPr>
              <w:t>环境腐蚀条件下受剪钢板承载力退化的数值模拟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3AFC" w:rsidRPr="00FF5123" w:rsidRDefault="00EC3AFC" w:rsidP="00FF5123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 w:rsidRPr="00FF5123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3AFC" w:rsidRPr="00FF5123" w:rsidRDefault="00EC3AFC" w:rsidP="00FF5123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 w:rsidRPr="00FF5123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EC3AFC" w:rsidRPr="005F1988" w:rsidTr="004E6487">
        <w:trPr>
          <w:trHeight w:val="2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AFC" w:rsidRPr="00FF5123" w:rsidRDefault="00EC3AFC" w:rsidP="00FF5123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3AFC" w:rsidRPr="00FF5123" w:rsidRDefault="00EC3AFC" w:rsidP="00FF5123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FF5123">
              <w:rPr>
                <w:rFonts w:ascii="宋体" w:hAnsi="宋体" w:cs="宋体"/>
                <w:kern w:val="0"/>
                <w:sz w:val="20"/>
                <w:szCs w:val="20"/>
              </w:rPr>
              <w:t>130173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3AFC" w:rsidRPr="00FF5123" w:rsidRDefault="00EC3AFC" w:rsidP="00FF5123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 w:rsidRPr="00FF5123">
              <w:rPr>
                <w:rFonts w:ascii="宋体" w:hAnsi="宋体" w:cs="宋体" w:hint="eastAsia"/>
                <w:kern w:val="0"/>
                <w:sz w:val="20"/>
                <w:szCs w:val="20"/>
              </w:rPr>
              <w:t>山区桥梁灾害及其防治策略研究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3AFC" w:rsidRPr="00FF5123" w:rsidRDefault="00EC3AFC" w:rsidP="00FF5123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 w:rsidRPr="00FF5123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3AFC" w:rsidRPr="00FF5123" w:rsidRDefault="00EC3AFC" w:rsidP="00FF5123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 w:rsidRPr="00FF5123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EC3AFC" w:rsidRPr="005F1988" w:rsidTr="004E6487">
        <w:trPr>
          <w:trHeight w:val="2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AFC" w:rsidRPr="00FF5123" w:rsidRDefault="00EC3AFC" w:rsidP="00FF5123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21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3AFC" w:rsidRPr="00FF5123" w:rsidRDefault="00EC3AFC" w:rsidP="00FF5123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FF5123">
              <w:rPr>
                <w:rFonts w:ascii="宋体" w:hAnsi="宋体" w:cs="宋体"/>
                <w:kern w:val="0"/>
                <w:sz w:val="20"/>
                <w:szCs w:val="20"/>
              </w:rPr>
              <w:t>130178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3AFC" w:rsidRPr="00FF5123" w:rsidRDefault="00EC3AFC" w:rsidP="00FF5123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 w:rsidRPr="00FF5123">
              <w:rPr>
                <w:rFonts w:ascii="宋体" w:hAnsi="宋体" w:cs="宋体" w:hint="eastAsia"/>
                <w:kern w:val="0"/>
                <w:sz w:val="20"/>
                <w:szCs w:val="20"/>
              </w:rPr>
              <w:t>基于蒙特卡洛方法的钢筋混凝土梁长期变形随机分析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3AFC" w:rsidRPr="00FF5123" w:rsidRDefault="00EC3AFC" w:rsidP="00FF5123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 w:rsidRPr="00FF5123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3AFC" w:rsidRPr="00FF5123" w:rsidRDefault="00EC3AFC" w:rsidP="00FF5123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 w:rsidRPr="00FF5123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EC3AFC" w:rsidRPr="005F1988" w:rsidTr="004E6487">
        <w:trPr>
          <w:trHeight w:val="2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AFC" w:rsidRPr="00FF5123" w:rsidRDefault="00EC3AFC" w:rsidP="00FF5123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22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3AFC" w:rsidRPr="00FF5123" w:rsidRDefault="00EC3AFC" w:rsidP="00FF5123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FF5123">
              <w:rPr>
                <w:rFonts w:ascii="宋体" w:hAnsi="宋体" w:cs="宋体"/>
                <w:kern w:val="0"/>
                <w:sz w:val="20"/>
                <w:szCs w:val="20"/>
              </w:rPr>
              <w:t>130180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3AFC" w:rsidRPr="00FF5123" w:rsidRDefault="00EC3AFC" w:rsidP="00FF5123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 w:rsidRPr="00FF5123">
              <w:rPr>
                <w:rFonts w:ascii="宋体" w:hAnsi="宋体" w:cs="宋体" w:hint="eastAsia"/>
                <w:kern w:val="0"/>
                <w:sz w:val="20"/>
                <w:szCs w:val="20"/>
              </w:rPr>
              <w:t>钢管混凝土拱桥吊杆维修方案设计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3AFC" w:rsidRPr="00FF5123" w:rsidRDefault="00EC3AFC" w:rsidP="00FF5123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 w:rsidRPr="00FF5123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3AFC" w:rsidRPr="00FF5123" w:rsidRDefault="00EC3AFC" w:rsidP="00FF5123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 w:rsidRPr="00FF5123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EC3AFC" w:rsidRPr="005F1988" w:rsidTr="004E6487">
        <w:trPr>
          <w:trHeight w:val="2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AFC" w:rsidRPr="00FF5123" w:rsidRDefault="00EC3AFC" w:rsidP="00FF5123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23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3AFC" w:rsidRPr="00FF5123" w:rsidRDefault="00EC3AFC" w:rsidP="00FF5123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FF5123">
              <w:rPr>
                <w:rFonts w:ascii="宋体" w:hAnsi="宋体" w:cs="宋体"/>
                <w:kern w:val="0"/>
                <w:sz w:val="20"/>
                <w:szCs w:val="20"/>
              </w:rPr>
              <w:t>130181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3AFC" w:rsidRPr="00FF5123" w:rsidRDefault="00EC3AFC" w:rsidP="00FF5123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 w:rsidRPr="00FF5123">
              <w:rPr>
                <w:rFonts w:ascii="宋体" w:hAnsi="宋体" w:cs="宋体" w:hint="eastAsia"/>
                <w:kern w:val="0"/>
                <w:sz w:val="20"/>
                <w:szCs w:val="20"/>
              </w:rPr>
              <w:t>山区桥梁概念设计与结构选型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3AFC" w:rsidRPr="00FF5123" w:rsidRDefault="00EC3AFC" w:rsidP="00FF5123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 w:rsidRPr="00FF5123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3AFC" w:rsidRPr="00FF5123" w:rsidRDefault="00EC3AFC" w:rsidP="00FF5123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 w:rsidRPr="00FF5123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EC3AFC" w:rsidRPr="005F1988" w:rsidTr="004E6487">
        <w:trPr>
          <w:trHeight w:val="2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AFC" w:rsidRPr="00FF5123" w:rsidRDefault="00EC3AFC" w:rsidP="00FF5123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24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3AFC" w:rsidRPr="00FF5123" w:rsidRDefault="00EC3AFC" w:rsidP="00FF5123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FF5123">
              <w:rPr>
                <w:rFonts w:ascii="宋体" w:hAnsi="宋体" w:cs="宋体"/>
                <w:kern w:val="0"/>
                <w:sz w:val="20"/>
                <w:szCs w:val="20"/>
              </w:rPr>
              <w:t>130182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3AFC" w:rsidRPr="00FF5123" w:rsidRDefault="00EC3AFC" w:rsidP="00FF5123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 w:rsidRPr="00FF5123">
              <w:rPr>
                <w:rFonts w:ascii="宋体" w:hAnsi="宋体" w:cs="宋体" w:hint="eastAsia"/>
                <w:kern w:val="0"/>
                <w:sz w:val="20"/>
                <w:szCs w:val="20"/>
              </w:rPr>
              <w:t>中小跨径桥梁运营安全监测评估系统设计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3AFC" w:rsidRPr="00FF5123" w:rsidRDefault="00EC3AFC" w:rsidP="00FF5123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 w:rsidRPr="00FF5123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3AFC" w:rsidRPr="00FF5123" w:rsidRDefault="00EC3AFC" w:rsidP="00FF5123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 w:rsidRPr="00FF5123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</w:tbl>
    <w:p w:rsidR="00EC3AFC" w:rsidRPr="00FF5123" w:rsidRDefault="00EC3AFC" w:rsidP="00FF5123"/>
    <w:p w:rsidR="00EC3AFC" w:rsidRDefault="00EC3AFC" w:rsidP="00E67EE6">
      <w:pPr>
        <w:ind w:leftChars="-337" w:left="31680"/>
      </w:pPr>
    </w:p>
    <w:p w:rsidR="00EC3AFC" w:rsidRDefault="00EC3AFC" w:rsidP="00E67EE6">
      <w:pPr>
        <w:ind w:leftChars="-337" w:left="31680"/>
      </w:pPr>
    </w:p>
    <w:p w:rsidR="00EC3AFC" w:rsidRDefault="00EC3AFC" w:rsidP="00E67EE6">
      <w:pPr>
        <w:ind w:leftChars="-337" w:left="31680"/>
      </w:pPr>
    </w:p>
    <w:p w:rsidR="00EC3AFC" w:rsidRDefault="00EC3AFC" w:rsidP="00E67EE6">
      <w:pPr>
        <w:ind w:leftChars="-337" w:left="31680"/>
      </w:pPr>
    </w:p>
    <w:p w:rsidR="00EC3AFC" w:rsidRDefault="00EC3AFC" w:rsidP="00E67EE6">
      <w:pPr>
        <w:ind w:leftChars="-337" w:left="31680"/>
      </w:pPr>
    </w:p>
    <w:p w:rsidR="00EC3AFC" w:rsidRDefault="00EC3AFC" w:rsidP="00E67EE6">
      <w:pPr>
        <w:ind w:leftChars="-337" w:left="31680"/>
      </w:pPr>
    </w:p>
    <w:p w:rsidR="00EC3AFC" w:rsidRDefault="00EC3AFC" w:rsidP="00E67EE6">
      <w:pPr>
        <w:ind w:leftChars="62" w:left="31680" w:firstLineChars="3043" w:firstLine="31680"/>
      </w:pPr>
      <w:r>
        <w:rPr>
          <w:rFonts w:hint="eastAsia"/>
        </w:rPr>
        <w:t>评委签字</w:t>
      </w:r>
    </w:p>
    <w:p w:rsidR="00EC3AFC" w:rsidRDefault="00EC3AFC" w:rsidP="00E67EE6">
      <w:pPr>
        <w:ind w:leftChars="62" w:left="31680" w:firstLineChars="3487" w:firstLine="31680"/>
      </w:pPr>
    </w:p>
    <w:p w:rsidR="00EC3AFC" w:rsidRPr="00FF5123" w:rsidRDefault="00EC3AFC" w:rsidP="003F603F">
      <w:pPr>
        <w:ind w:firstLineChars="3050" w:firstLine="31680"/>
        <w:outlineLvl w:val="0"/>
      </w:pPr>
      <w:r>
        <w:t>2014</w:t>
      </w:r>
      <w:r>
        <w:rPr>
          <w:rFonts w:hint="eastAsia"/>
        </w:rPr>
        <w:t>年</w:t>
      </w:r>
      <w:r>
        <w:t xml:space="preserve">4 </w:t>
      </w:r>
      <w:r>
        <w:rPr>
          <w:rFonts w:hint="eastAsia"/>
        </w:rPr>
        <w:t>月</w:t>
      </w:r>
      <w:r>
        <w:t xml:space="preserve">     </w:t>
      </w:r>
      <w:r>
        <w:rPr>
          <w:rFonts w:hint="eastAsia"/>
        </w:rPr>
        <w:t>日</w:t>
      </w:r>
    </w:p>
    <w:sectPr w:rsidR="00EC3AFC" w:rsidRPr="00FF5123" w:rsidSect="00FF5123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C3AFC" w:rsidRDefault="00EC3AFC" w:rsidP="00FF5123">
      <w:r>
        <w:separator/>
      </w:r>
    </w:p>
  </w:endnote>
  <w:endnote w:type="continuationSeparator" w:id="1">
    <w:p w:rsidR="00EC3AFC" w:rsidRDefault="00EC3AFC" w:rsidP="00FF51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C3AFC" w:rsidRDefault="00EC3AFC" w:rsidP="00FF5123">
      <w:r>
        <w:separator/>
      </w:r>
    </w:p>
  </w:footnote>
  <w:footnote w:type="continuationSeparator" w:id="1">
    <w:p w:rsidR="00EC3AFC" w:rsidRDefault="00EC3AFC" w:rsidP="00FF512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F5123"/>
    <w:rsid w:val="00034EF3"/>
    <w:rsid w:val="00194DB6"/>
    <w:rsid w:val="001D36CE"/>
    <w:rsid w:val="00285371"/>
    <w:rsid w:val="003F46B8"/>
    <w:rsid w:val="003F603F"/>
    <w:rsid w:val="004E6487"/>
    <w:rsid w:val="005F1988"/>
    <w:rsid w:val="00740E29"/>
    <w:rsid w:val="00BD380A"/>
    <w:rsid w:val="00C35797"/>
    <w:rsid w:val="00E67EE6"/>
    <w:rsid w:val="00EC3AFC"/>
    <w:rsid w:val="00FF51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Arial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46B8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FF512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FF5123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FF512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F5123"/>
    <w:rPr>
      <w:rFonts w:cs="Times New Roman"/>
      <w:sz w:val="18"/>
      <w:szCs w:val="18"/>
    </w:rPr>
  </w:style>
  <w:style w:type="paragraph" w:styleId="DocumentMap">
    <w:name w:val="Document Map"/>
    <w:basedOn w:val="Normal"/>
    <w:link w:val="DocumentMapChar"/>
    <w:uiPriority w:val="99"/>
    <w:semiHidden/>
    <w:rsid w:val="00034EF3"/>
    <w:rPr>
      <w:rFonts w:ascii="宋体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034EF3"/>
    <w:rPr>
      <w:rFonts w:ascii="宋体" w:eastAsia="宋体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0119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19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19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19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</TotalTime>
  <Pages>1</Pages>
  <Words>138</Words>
  <Characters>787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bkjx</dc:creator>
  <cp:keywords/>
  <dc:description/>
  <cp:lastModifiedBy>微软用户</cp:lastModifiedBy>
  <cp:revision>7</cp:revision>
  <dcterms:created xsi:type="dcterms:W3CDTF">2014-04-11T08:58:00Z</dcterms:created>
  <dcterms:modified xsi:type="dcterms:W3CDTF">2014-04-15T02:15:00Z</dcterms:modified>
</cp:coreProperties>
</file>