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34" w:rsidRPr="0023546D" w:rsidRDefault="00840D34" w:rsidP="007F7EF4">
      <w:pPr>
        <w:rPr>
          <w:rFonts w:asci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附件二：</w:t>
      </w:r>
    </w:p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</w:rPr>
      </w:pPr>
    </w:p>
    <w:p w:rsidR="00840D34" w:rsidRPr="0023546D" w:rsidRDefault="00840D34" w:rsidP="007F7EF4">
      <w:pPr>
        <w:jc w:val="center"/>
        <w:rPr>
          <w:rFonts w:asci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840D34" w:rsidRPr="0023546D" w:rsidRDefault="00840D34" w:rsidP="007F7EF4">
      <w:pPr>
        <w:jc w:val="center"/>
        <w:rPr>
          <w:rFonts w:asci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“十三五”高等教育科学研究规划课题</w:t>
      </w:r>
    </w:p>
    <w:p w:rsidR="00840D34" w:rsidRPr="0023546D" w:rsidRDefault="00840D34" w:rsidP="007F7EF4">
      <w:pPr>
        <w:jc w:val="center"/>
        <w:rPr>
          <w:rFonts w:asci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批准编号</w:t>
      </w:r>
      <w:r w:rsidRPr="0023546D">
        <w:rPr>
          <w:rFonts w:ascii="宋体" w:hAnsi="宋体"/>
          <w:sz w:val="32"/>
          <w:szCs w:val="32"/>
        </w:rPr>
        <w:t>:</w:t>
      </w:r>
    </w:p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课题名称</w:t>
      </w:r>
      <w:r w:rsidRPr="0023546D">
        <w:rPr>
          <w:rFonts w:ascii="宋体" w:hAnsi="宋体"/>
          <w:sz w:val="32"/>
          <w:szCs w:val="32"/>
        </w:rPr>
        <w:t>:</w:t>
      </w:r>
    </w:p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（非指南领域可用适当文字表述）</w:t>
      </w:r>
    </w:p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</w:t>
      </w:r>
      <w:r w:rsidRPr="0023546D">
        <w:rPr>
          <w:rFonts w:ascii="宋体" w:hAnsi="宋体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</w:rPr>
        <w:t>联系方式</w:t>
      </w:r>
      <w:r w:rsidRPr="0023546D">
        <w:rPr>
          <w:rFonts w:ascii="宋体" w:hAnsi="宋体"/>
          <w:sz w:val="32"/>
          <w:szCs w:val="32"/>
        </w:rPr>
        <w:t>:</w:t>
      </w:r>
    </w:p>
    <w:p w:rsidR="00840D34" w:rsidRPr="0023546D" w:rsidRDefault="00840D34" w:rsidP="001858FD">
      <w:pPr>
        <w:ind w:firstLineChars="200" w:firstLine="31680"/>
        <w:rPr>
          <w:rFonts w:asci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</w:p>
    <w:p w:rsidR="00840D34" w:rsidRPr="0023546D" w:rsidRDefault="00840D34" w:rsidP="001858FD">
      <w:pPr>
        <w:ind w:firstLineChars="200" w:firstLine="31680"/>
        <w:rPr>
          <w:rFonts w:asci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申报日期</w:t>
      </w:r>
      <w:r w:rsidRPr="0023546D">
        <w:rPr>
          <w:rFonts w:ascii="宋体" w:hAnsi="宋体"/>
          <w:sz w:val="32"/>
          <w:szCs w:val="32"/>
        </w:rPr>
        <w:t>:</w:t>
      </w:r>
    </w:p>
    <w:p w:rsidR="00840D34" w:rsidRPr="0023546D" w:rsidRDefault="00840D34" w:rsidP="001858FD">
      <w:pPr>
        <w:ind w:firstLineChars="200" w:firstLine="31680"/>
        <w:rPr>
          <w:rFonts w:ascii="宋体"/>
          <w:sz w:val="28"/>
          <w:u w:val="single"/>
        </w:rPr>
      </w:pPr>
    </w:p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/>
    <w:p w:rsidR="00840D34" w:rsidRPr="0023546D" w:rsidRDefault="00840D34" w:rsidP="007F7EF4">
      <w:pPr>
        <w:rPr>
          <w:sz w:val="32"/>
          <w:szCs w:val="32"/>
        </w:rPr>
      </w:pPr>
    </w:p>
    <w:p w:rsidR="00840D34" w:rsidRPr="0023546D" w:rsidRDefault="00840D34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中国高等教育学会</w:t>
      </w:r>
    </w:p>
    <w:p w:rsidR="00840D34" w:rsidRPr="0023546D" w:rsidRDefault="00840D34" w:rsidP="007F7EF4">
      <w:pPr>
        <w:jc w:val="center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/>
          <w:b/>
          <w:bCs/>
          <w:sz w:val="32"/>
          <w:szCs w:val="32"/>
        </w:rPr>
        <w:t>2016</w:t>
      </w:r>
      <w:r w:rsidRPr="0023546D">
        <w:rPr>
          <w:rFonts w:ascii="宋体" w:hAnsi="宋体" w:hint="eastAsia"/>
          <w:b/>
          <w:bCs/>
          <w:sz w:val="32"/>
          <w:szCs w:val="32"/>
        </w:rPr>
        <w:t>年</w:t>
      </w:r>
      <w:r w:rsidRPr="0023546D">
        <w:rPr>
          <w:rFonts w:ascii="宋体" w:hAnsi="宋体"/>
          <w:b/>
          <w:bCs/>
          <w:sz w:val="32"/>
          <w:szCs w:val="32"/>
        </w:rPr>
        <w:t>3</w:t>
      </w:r>
      <w:r w:rsidRPr="0023546D">
        <w:rPr>
          <w:rFonts w:ascii="宋体" w:hAnsi="宋体" w:hint="eastAsia"/>
          <w:b/>
          <w:bCs/>
          <w:sz w:val="32"/>
          <w:szCs w:val="32"/>
        </w:rPr>
        <w:t>月修订</w:t>
      </w: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8"/>
        <w:gridCol w:w="1620"/>
      </w:tblGrid>
      <w:tr w:rsidR="00840D34" w:rsidRPr="0023546D" w:rsidTr="00581CA4">
        <w:trPr>
          <w:trHeight w:val="603"/>
        </w:trPr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40D34" w:rsidRPr="0023546D" w:rsidRDefault="00840D34" w:rsidP="00840D34">
            <w:pPr>
              <w:ind w:rightChars="42" w:right="31680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:rsidR="00840D34" w:rsidRPr="0023546D" w:rsidRDefault="00840D34" w:rsidP="00581CA4"/>
        </w:tc>
      </w:tr>
    </w:tbl>
    <w:p w:rsidR="00840D34" w:rsidRPr="0023546D" w:rsidRDefault="00840D34" w:rsidP="007F7EF4">
      <w:pPr>
        <w:rPr>
          <w:rFonts w:ascii="宋体"/>
          <w:b/>
          <w:bCs/>
          <w:sz w:val="32"/>
        </w:rPr>
      </w:pPr>
    </w:p>
    <w:p w:rsidR="00840D34" w:rsidRPr="0023546D" w:rsidRDefault="00840D34" w:rsidP="007F7EF4">
      <w:pPr>
        <w:rPr>
          <w:rFonts w:ascii="宋体"/>
          <w:b/>
          <w:bCs/>
          <w:sz w:val="32"/>
        </w:rPr>
        <w:sectPr w:rsidR="00840D34" w:rsidRPr="0023546D">
          <w:footerReference w:type="default" r:id="rId6"/>
          <w:footerReference w:type="first" r:id="rId7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840D34" w:rsidRPr="0023546D" w:rsidRDefault="00840D34" w:rsidP="007F7EF4">
      <w:pPr>
        <w:rPr>
          <w:rFonts w:ascii="宋体"/>
          <w:b/>
          <w:bCs/>
          <w:sz w:val="32"/>
        </w:rPr>
      </w:pPr>
    </w:p>
    <w:p w:rsidR="00840D34" w:rsidRPr="0023546D" w:rsidRDefault="00840D34" w:rsidP="007F7EF4">
      <w:pPr>
        <w:rPr>
          <w:rFonts w:ascii="宋体"/>
          <w:b/>
          <w:bCs/>
          <w:sz w:val="32"/>
        </w:rPr>
      </w:pPr>
    </w:p>
    <w:p w:rsidR="00840D34" w:rsidRPr="0023546D" w:rsidRDefault="00840D34" w:rsidP="007F7EF4">
      <w:pPr>
        <w:jc w:val="center"/>
        <w:outlineLvl w:val="0"/>
        <w:rPr>
          <w:rFonts w:asci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</w:t>
      </w:r>
      <w:r w:rsidRPr="0023546D">
        <w:rPr>
          <w:rFonts w:ascii="宋体" w:hAnsi="宋体" w:hint="eastAsia"/>
          <w:b/>
          <w:bCs/>
          <w:sz w:val="36"/>
        </w:rPr>
        <w:t>明</w:t>
      </w:r>
    </w:p>
    <w:p w:rsidR="00840D34" w:rsidRPr="0023546D" w:rsidRDefault="00840D34" w:rsidP="007F7EF4">
      <w:pPr>
        <w:rPr>
          <w:rFonts w:ascii="宋体"/>
          <w:b/>
          <w:bCs/>
          <w:sz w:val="32"/>
        </w:rPr>
      </w:pP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一、本申报书所列各项内容均须实事求是，认真填写，表达明确严谨。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三、对研究内容、研究方法、预期成果及意义的填写，应简明扼要。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四、有关外文缩写，须注明完整词序及中文含义。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五、本申报书为大十六开本（</w:t>
      </w:r>
      <w:r w:rsidRPr="0023546D">
        <w:rPr>
          <w:rFonts w:ascii="仿宋_GB2312" w:eastAsia="仿宋_GB2312" w:hAnsi="宋体"/>
          <w:sz w:val="32"/>
          <w:szCs w:val="32"/>
        </w:rPr>
        <w:t>A4</w:t>
      </w:r>
      <w:r w:rsidRPr="0023546D">
        <w:rPr>
          <w:rFonts w:ascii="仿宋_GB2312" w:eastAsia="仿宋_GB2312" w:hAnsi="宋体" w:hint="eastAsia"/>
          <w:sz w:val="32"/>
          <w:szCs w:val="32"/>
        </w:rPr>
        <w:t>），左侧装订成册。可自行复印，但格式、内容、大小均须与原件一致。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六、邮寄地址：北京市海淀区文慧园北路</w:t>
      </w:r>
      <w:r w:rsidRPr="0023546D">
        <w:rPr>
          <w:rFonts w:ascii="仿宋_GB2312" w:eastAsia="仿宋_GB2312" w:hAnsi="宋体"/>
          <w:sz w:val="32"/>
          <w:szCs w:val="32"/>
        </w:rPr>
        <w:t>10</w:t>
      </w:r>
      <w:r w:rsidRPr="0023546D">
        <w:rPr>
          <w:rFonts w:ascii="仿宋_GB2312" w:eastAsia="仿宋_GB2312" w:hAnsi="宋体" w:hint="eastAsia"/>
          <w:sz w:val="32"/>
          <w:szCs w:val="32"/>
        </w:rPr>
        <w:t>号，中教仪楼</w:t>
      </w:r>
      <w:r w:rsidRPr="0023546D">
        <w:rPr>
          <w:rFonts w:ascii="仿宋_GB2312" w:eastAsia="仿宋_GB2312" w:hAnsi="宋体"/>
          <w:sz w:val="32"/>
          <w:szCs w:val="32"/>
        </w:rPr>
        <w:t>401</w:t>
      </w:r>
      <w:r w:rsidRPr="0023546D">
        <w:rPr>
          <w:rFonts w:ascii="仿宋_GB2312" w:eastAsia="仿宋_GB2312" w:hAnsi="宋体" w:hint="eastAsia"/>
          <w:sz w:val="32"/>
          <w:szCs w:val="32"/>
        </w:rPr>
        <w:t>室，中国高等教育学会学术部</w:t>
      </w:r>
      <w:r w:rsidRPr="0023546D">
        <w:rPr>
          <w:rFonts w:ascii="仿宋_GB2312" w:eastAsia="仿宋_GB2312" w:hAnsi="宋体"/>
          <w:sz w:val="32"/>
          <w:szCs w:val="32"/>
        </w:rPr>
        <w:t xml:space="preserve">    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邮编：</w:t>
      </w:r>
      <w:r w:rsidRPr="0023546D">
        <w:rPr>
          <w:rFonts w:ascii="仿宋_GB2312" w:eastAsia="仿宋_GB2312" w:hAnsi="宋体"/>
          <w:sz w:val="32"/>
          <w:szCs w:val="32"/>
        </w:rPr>
        <w:t xml:space="preserve">100082                  </w:t>
      </w:r>
      <w:r w:rsidRPr="0023546D">
        <w:rPr>
          <w:rFonts w:ascii="仿宋_GB2312" w:eastAsia="仿宋_GB2312" w:hAnsi="宋体" w:hint="eastAsia"/>
          <w:sz w:val="32"/>
          <w:szCs w:val="32"/>
        </w:rPr>
        <w:t>联系人：高晓杰</w:t>
      </w:r>
      <w:r w:rsidRPr="0023546D">
        <w:rPr>
          <w:rFonts w:ascii="仿宋_GB2312" w:eastAsia="仿宋_GB2312" w:hAnsi="宋体"/>
          <w:sz w:val="32"/>
          <w:szCs w:val="32"/>
        </w:rPr>
        <w:t xml:space="preserve">  </w:t>
      </w:r>
      <w:r w:rsidRPr="0023546D">
        <w:rPr>
          <w:rFonts w:ascii="仿宋_GB2312" w:eastAsia="仿宋_GB2312" w:hAnsi="宋体" w:hint="eastAsia"/>
          <w:sz w:val="32"/>
          <w:szCs w:val="32"/>
        </w:rPr>
        <w:t>赵强</w:t>
      </w:r>
      <w:r w:rsidRPr="0023546D">
        <w:rPr>
          <w:rFonts w:ascii="仿宋_GB2312" w:eastAsia="仿宋_GB2312" w:hAnsi="宋体"/>
          <w:sz w:val="32"/>
          <w:szCs w:val="32"/>
        </w:rPr>
        <w:t xml:space="preserve">   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 xml:space="preserve">Email: xueshubu2@moe.edu.cn    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电话：（</w:t>
      </w:r>
      <w:r w:rsidRPr="0023546D">
        <w:rPr>
          <w:rFonts w:ascii="仿宋_GB2312" w:eastAsia="仿宋_GB2312" w:hAnsi="宋体"/>
          <w:sz w:val="32"/>
          <w:szCs w:val="32"/>
        </w:rPr>
        <w:t>010</w:t>
      </w:r>
      <w:r w:rsidRPr="0023546D">
        <w:rPr>
          <w:rFonts w:ascii="仿宋_GB2312" w:eastAsia="仿宋_GB2312" w:hAnsi="宋体" w:hint="eastAsia"/>
          <w:sz w:val="32"/>
          <w:szCs w:val="32"/>
        </w:rPr>
        <w:t>）</w:t>
      </w:r>
      <w:r w:rsidRPr="0023546D">
        <w:rPr>
          <w:rFonts w:ascii="仿宋_GB2312" w:eastAsia="仿宋_GB2312" w:hAnsi="宋体"/>
          <w:sz w:val="32"/>
          <w:szCs w:val="32"/>
        </w:rPr>
        <w:t>59893296/0</w:t>
      </w:r>
      <w:r w:rsidRPr="0023546D">
        <w:rPr>
          <w:rFonts w:ascii="仿宋_GB2312" w:eastAsia="仿宋_GB2312" w:hAnsi="宋体" w:hint="eastAsia"/>
          <w:sz w:val="32"/>
          <w:szCs w:val="32"/>
        </w:rPr>
        <w:t>（传真）</w:t>
      </w: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</w:p>
    <w:p w:rsidR="00840D34" w:rsidRPr="0023546D" w:rsidRDefault="00840D34" w:rsidP="001858F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</w:p>
    <w:p w:rsidR="00840D34" w:rsidRPr="0023546D" w:rsidRDefault="00840D34" w:rsidP="001858FD">
      <w:pPr>
        <w:ind w:firstLineChars="200" w:firstLine="3168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中国高等教育学会</w:t>
      </w:r>
    </w:p>
    <w:p w:rsidR="00840D34" w:rsidRPr="0023546D" w:rsidRDefault="00840D34" w:rsidP="001858FD">
      <w:pPr>
        <w:ind w:right="320" w:firstLineChars="200" w:firstLine="31680"/>
        <w:jc w:val="right"/>
        <w:rPr>
          <w:rFonts w:ascii="仿宋_GB2312" w:eastAsia="仿宋_GB2312" w:hAnsi="宋体"/>
          <w:sz w:val="32"/>
          <w:szCs w:val="32"/>
        </w:rPr>
        <w:sectPr w:rsidR="00840D34" w:rsidRPr="0023546D" w:rsidSect="003B5487">
          <w:footerReference w:type="first" r:id="rId8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2016</w:t>
      </w:r>
      <w:r w:rsidRPr="0023546D">
        <w:rPr>
          <w:rFonts w:ascii="仿宋_GB2312" w:eastAsia="仿宋_GB2312" w:hAnsi="宋体" w:hint="eastAsia"/>
          <w:sz w:val="32"/>
          <w:szCs w:val="32"/>
        </w:rPr>
        <w:t>年</w:t>
      </w:r>
      <w:r w:rsidRPr="0023546D">
        <w:rPr>
          <w:rFonts w:ascii="仿宋_GB2312" w:eastAsia="仿宋_GB2312" w:hAnsi="宋体"/>
          <w:sz w:val="32"/>
          <w:szCs w:val="32"/>
        </w:rPr>
        <w:t>3</w:t>
      </w:r>
      <w:r w:rsidRPr="0023546D">
        <w:rPr>
          <w:rFonts w:ascii="仿宋_GB2312" w:eastAsia="仿宋_GB2312" w:hAnsi="宋体" w:hint="eastAsia"/>
          <w:sz w:val="32"/>
          <w:szCs w:val="32"/>
        </w:rPr>
        <w:t>月</w:t>
      </w: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一、数据表</w:t>
      </w:r>
    </w:p>
    <w:p w:rsidR="00840D34" w:rsidRPr="0023546D" w:rsidRDefault="00840D3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840D34" w:rsidRPr="0023546D" w:rsidTr="00581CA4">
        <w:trPr>
          <w:cantSplit/>
          <w:trHeight w:val="825"/>
        </w:trPr>
        <w:tc>
          <w:tcPr>
            <w:tcW w:w="1396" w:type="dxa"/>
            <w:gridSpan w:val="2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840D34" w:rsidRPr="0023546D" w:rsidRDefault="00840D34" w:rsidP="00581CA4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840D34" w:rsidRPr="0023546D" w:rsidRDefault="00840D34" w:rsidP="00581CA4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840D34" w:rsidRPr="0023546D" w:rsidRDefault="00840D3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840D34" w:rsidRPr="0023546D" w:rsidRDefault="00840D3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840D34" w:rsidRPr="0023546D" w:rsidRDefault="00840D34" w:rsidP="00581CA4">
            <w:pPr>
              <w:ind w:firstLine="420"/>
            </w:pPr>
            <w:r w:rsidRPr="0023546D">
              <w:rPr>
                <w:rFonts w:hint="eastAsia"/>
              </w:rPr>
              <w:t>年月日</w:t>
            </w:r>
          </w:p>
        </w:tc>
      </w:tr>
      <w:tr w:rsidR="00840D3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right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bottom w:val="nil"/>
              <w:right w:val="nil"/>
            </w:tcBorders>
            <w:vAlign w:val="center"/>
          </w:tcPr>
          <w:p w:rsidR="00840D34" w:rsidRPr="0023546D" w:rsidRDefault="00840D34" w:rsidP="00581CA4"/>
        </w:tc>
        <w:tc>
          <w:tcPr>
            <w:tcW w:w="1742" w:type="dxa"/>
            <w:gridSpan w:val="5"/>
            <w:tcBorders>
              <w:right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right w:val="nil"/>
            </w:tcBorders>
            <w:vAlign w:val="center"/>
          </w:tcPr>
          <w:p w:rsidR="00840D34" w:rsidRPr="0023546D" w:rsidRDefault="00840D34" w:rsidP="00581CA4"/>
        </w:tc>
        <w:tc>
          <w:tcPr>
            <w:tcW w:w="1104" w:type="dxa"/>
            <w:gridSpan w:val="6"/>
            <w:tcBorders>
              <w:right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93"/>
        </w:trPr>
        <w:tc>
          <w:tcPr>
            <w:tcW w:w="1396" w:type="dxa"/>
            <w:gridSpan w:val="2"/>
            <w:tcBorders>
              <w:right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right w:val="nil"/>
            </w:tcBorders>
            <w:vAlign w:val="center"/>
          </w:tcPr>
          <w:p w:rsidR="00840D34" w:rsidRPr="0023546D" w:rsidRDefault="00840D34" w:rsidP="00581CA4"/>
        </w:tc>
        <w:tc>
          <w:tcPr>
            <w:tcW w:w="3202" w:type="dxa"/>
            <w:gridSpan w:val="12"/>
            <w:tcBorders>
              <w:right w:val="nil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840D34" w:rsidRPr="0023546D" w:rsidRDefault="00840D34" w:rsidP="00581CA4"/>
        </w:tc>
        <w:tc>
          <w:tcPr>
            <w:tcW w:w="1124" w:type="dxa"/>
            <w:gridSpan w:val="4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840D34" w:rsidRPr="0023546D" w:rsidRDefault="00840D34" w:rsidP="00581CA4"/>
        </w:tc>
        <w:tc>
          <w:tcPr>
            <w:tcW w:w="1515" w:type="dxa"/>
            <w:gridSpan w:val="7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（区号）（单位）（家庭）（手机）</w:t>
            </w:r>
          </w:p>
        </w:tc>
      </w:tr>
      <w:tr w:rsidR="00840D3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主</w:t>
            </w:r>
          </w:p>
          <w:p w:rsidR="00840D34" w:rsidRPr="0023546D" w:rsidRDefault="00840D34" w:rsidP="00581CA4"/>
          <w:p w:rsidR="00840D34" w:rsidRPr="0023546D" w:rsidRDefault="00840D34" w:rsidP="00581CA4">
            <w:r w:rsidRPr="0023546D">
              <w:rPr>
                <w:rFonts w:hint="eastAsia"/>
              </w:rPr>
              <w:t>要</w:t>
            </w:r>
          </w:p>
          <w:p w:rsidR="00840D34" w:rsidRPr="0023546D" w:rsidRDefault="00840D34" w:rsidP="00581CA4"/>
          <w:p w:rsidR="00840D34" w:rsidRPr="0023546D" w:rsidRDefault="00840D34" w:rsidP="00581CA4">
            <w:r w:rsidRPr="0023546D">
              <w:rPr>
                <w:rFonts w:hint="eastAsia"/>
              </w:rPr>
              <w:t>参</w:t>
            </w:r>
          </w:p>
          <w:p w:rsidR="00840D34" w:rsidRPr="0023546D" w:rsidRDefault="00840D34" w:rsidP="00581CA4"/>
          <w:p w:rsidR="00840D34" w:rsidRPr="0023546D" w:rsidRDefault="00840D34" w:rsidP="00581CA4">
            <w:r w:rsidRPr="0023546D">
              <w:rPr>
                <w:rFonts w:hint="eastAsia"/>
              </w:rPr>
              <w:t>加</w:t>
            </w:r>
          </w:p>
          <w:p w:rsidR="00840D34" w:rsidRPr="0023546D" w:rsidRDefault="00840D34" w:rsidP="00581CA4"/>
          <w:p w:rsidR="00840D34" w:rsidRPr="0023546D" w:rsidRDefault="00840D3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姓名</w:t>
            </w:r>
          </w:p>
        </w:tc>
        <w:tc>
          <w:tcPr>
            <w:tcW w:w="1182" w:type="dxa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工作单位</w:t>
            </w:r>
          </w:p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邹晓东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陆国栋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张炜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魏江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朱凌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>
            <w:r>
              <w:rPr>
                <w:rFonts w:hint="eastAsia"/>
              </w:rPr>
              <w:t>姚威</w:t>
            </w:r>
          </w:p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/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/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/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840D34" w:rsidRPr="0023546D" w:rsidRDefault="00840D34" w:rsidP="00581CA4"/>
        </w:tc>
        <w:tc>
          <w:tcPr>
            <w:tcW w:w="1218" w:type="dxa"/>
            <w:gridSpan w:val="2"/>
          </w:tcPr>
          <w:p w:rsidR="00840D34" w:rsidRPr="0023546D" w:rsidRDefault="00840D34" w:rsidP="00581CA4"/>
        </w:tc>
        <w:tc>
          <w:tcPr>
            <w:tcW w:w="1182" w:type="dxa"/>
          </w:tcPr>
          <w:p w:rsidR="00840D34" w:rsidRPr="0023546D" w:rsidRDefault="00840D34" w:rsidP="00581CA4"/>
        </w:tc>
        <w:tc>
          <w:tcPr>
            <w:tcW w:w="1263" w:type="dxa"/>
            <w:gridSpan w:val="4"/>
          </w:tcPr>
          <w:p w:rsidR="00840D34" w:rsidRPr="0023546D" w:rsidRDefault="00840D34" w:rsidP="00581CA4"/>
        </w:tc>
        <w:tc>
          <w:tcPr>
            <w:tcW w:w="1180" w:type="dxa"/>
            <w:gridSpan w:val="4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752" w:type="dxa"/>
            <w:gridSpan w:val="3"/>
          </w:tcPr>
          <w:p w:rsidR="00840D34" w:rsidRPr="0023546D" w:rsidRDefault="00840D34" w:rsidP="00581CA4"/>
        </w:tc>
        <w:tc>
          <w:tcPr>
            <w:tcW w:w="2853" w:type="dxa"/>
            <w:gridSpan w:val="5"/>
          </w:tcPr>
          <w:p w:rsidR="00840D34" w:rsidRPr="0023546D" w:rsidRDefault="00840D34" w:rsidP="00581CA4"/>
        </w:tc>
      </w:tr>
      <w:tr w:rsidR="00840D34" w:rsidRPr="0023546D" w:rsidTr="00581CA4">
        <w:trPr>
          <w:cantSplit/>
          <w:trHeight w:val="584"/>
        </w:trPr>
        <w:tc>
          <w:tcPr>
            <w:tcW w:w="4179" w:type="dxa"/>
            <w:gridSpan w:val="7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r w:rsidRPr="0023546D">
              <w:rPr>
                <w:rFonts w:hint="eastAsia"/>
              </w:rPr>
              <w:t>年月日</w:t>
            </w:r>
          </w:p>
        </w:tc>
      </w:tr>
    </w:tbl>
    <w:p w:rsidR="00840D34" w:rsidRPr="0023546D" w:rsidRDefault="00840D34" w:rsidP="007F7EF4">
      <w:pPr>
        <w:rPr>
          <w:rFonts w:eastAsia="仿宋_GB2312"/>
          <w:b/>
          <w:sz w:val="24"/>
        </w:rPr>
        <w:sectPr w:rsidR="00840D34" w:rsidRPr="0023546D">
          <w:footerReference w:type="first" r:id="rId9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840D34" w:rsidRPr="0023546D" w:rsidRDefault="00840D3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40"/>
        <w:gridCol w:w="3604"/>
        <w:gridCol w:w="1560"/>
        <w:gridCol w:w="1134"/>
        <w:gridCol w:w="1984"/>
        <w:gridCol w:w="1071"/>
      </w:tblGrid>
      <w:tr w:rsidR="00840D3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课题名称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840D3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0" w:name="PO_presider1"/>
            <w:bookmarkEnd w:id="0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" w:name="PO_subjectClass1"/>
            <w:bookmarkEnd w:id="1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" w:name="PO_subjectType_3_1"/>
            <w:bookmarkEnd w:id="2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3" w:name="PO_approveDate1"/>
            <w:bookmarkEnd w:id="3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4" w:name="PO_approveCompany1"/>
            <w:bookmarkEnd w:id="4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5" w:name="PO_subjectStatus1"/>
            <w:bookmarkEnd w:id="5"/>
          </w:p>
        </w:tc>
      </w:tr>
      <w:tr w:rsidR="00840D3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6" w:name="PO_presider2"/>
            <w:bookmarkEnd w:id="6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7" w:name="PO_subjectClass2"/>
            <w:bookmarkEnd w:id="7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8" w:name="PO_subjectType_3_2"/>
            <w:bookmarkEnd w:id="8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9" w:name="PO_approveDate2"/>
            <w:bookmarkEnd w:id="9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0" w:name="PO_approveCompany2"/>
            <w:bookmarkEnd w:id="10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1" w:name="PO_subjectStatus2"/>
            <w:bookmarkEnd w:id="11"/>
          </w:p>
        </w:tc>
      </w:tr>
      <w:tr w:rsidR="00840D3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2" w:name="PO_presider3"/>
            <w:bookmarkEnd w:id="12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3" w:name="PO_subjectClass3"/>
            <w:bookmarkEnd w:id="13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4" w:name="PO_subjectType_3_3"/>
            <w:bookmarkEnd w:id="1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5" w:name="PO_approveDate3"/>
            <w:bookmarkEnd w:id="15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6" w:name="PO_approveCompany3"/>
            <w:bookmarkEnd w:id="16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7" w:name="PO_subjectStatus3"/>
            <w:bookmarkEnd w:id="17"/>
          </w:p>
        </w:tc>
      </w:tr>
      <w:tr w:rsidR="00840D3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8" w:name="PO_presider4"/>
            <w:bookmarkEnd w:id="18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19" w:name="PO_subjectClass4"/>
            <w:bookmarkEnd w:id="19"/>
          </w:p>
        </w:tc>
        <w:tc>
          <w:tcPr>
            <w:tcW w:w="156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0" w:name="PO_subjectType_3_4"/>
            <w:bookmarkEnd w:id="20"/>
          </w:p>
        </w:tc>
        <w:tc>
          <w:tcPr>
            <w:tcW w:w="1134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1" w:name="PO_approveDate4"/>
            <w:bookmarkEnd w:id="21"/>
          </w:p>
        </w:tc>
        <w:tc>
          <w:tcPr>
            <w:tcW w:w="1984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2" w:name="PO_approveCompany4"/>
            <w:bookmarkEnd w:id="22"/>
          </w:p>
        </w:tc>
        <w:tc>
          <w:tcPr>
            <w:tcW w:w="1071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3" w:name="PO_subjectStatus4"/>
            <w:bookmarkEnd w:id="23"/>
          </w:p>
        </w:tc>
      </w:tr>
      <w:tr w:rsidR="00840D3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4" w:name="PO_presider5"/>
            <w:bookmarkEnd w:id="24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5" w:name="PO_subjectClass5"/>
            <w:bookmarkEnd w:id="25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6" w:name="PO_subjectType_3_5"/>
            <w:bookmarkEnd w:id="26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7" w:name="PO_approveDate5"/>
            <w:bookmarkEnd w:id="27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8" w:name="PO_approveCompany5"/>
            <w:bookmarkEnd w:id="28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bookmarkStart w:id="29" w:name="PO_subjectStatus5"/>
            <w:bookmarkEnd w:id="29"/>
          </w:p>
        </w:tc>
      </w:tr>
    </w:tbl>
    <w:p w:rsidR="00840D34" w:rsidRPr="0023546D" w:rsidRDefault="00840D34" w:rsidP="00840D34">
      <w:pPr>
        <w:widowControl/>
        <w:ind w:firstLineChars="150" w:firstLine="3168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</w:p>
    <w:p w:rsidR="00840D34" w:rsidRPr="0023546D" w:rsidRDefault="00840D34" w:rsidP="001858FD">
      <w:pPr>
        <w:ind w:firstLineChars="100" w:firstLine="3168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000"/>
      </w:tblGrid>
      <w:tr w:rsidR="00840D34" w:rsidRPr="0023546D" w:rsidTr="00581CA4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840D34" w:rsidRPr="0023546D" w:rsidRDefault="00840D34" w:rsidP="00751473">
            <w:pPr>
              <w:spacing w:beforeLines="50"/>
            </w:pPr>
            <w:r w:rsidRPr="0023546D"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840D34" w:rsidRPr="0023546D" w:rsidRDefault="00840D34" w:rsidP="00581CA4">
            <w:pPr>
              <w:tabs>
                <w:tab w:val="left" w:pos="2107"/>
              </w:tabs>
            </w:pPr>
            <w:r w:rsidRPr="0023546D"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840D34" w:rsidRPr="0023546D" w:rsidRDefault="00840D34" w:rsidP="00581CA4">
            <w:r w:rsidRPr="0023546D"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840D34" w:rsidRPr="0023546D" w:rsidRDefault="00840D34" w:rsidP="00581CA4">
            <w:r w:rsidRPr="0023546D"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840D34" w:rsidRPr="0023546D" w:rsidRDefault="00840D34" w:rsidP="00581CA4">
            <w:r w:rsidRPr="0023546D"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840D34" w:rsidRPr="0023546D" w:rsidTr="00581CA4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Pr="0023546D" w:rsidRDefault="00840D34" w:rsidP="00581CA4"/>
          <w:p w:rsidR="00840D34" w:rsidRDefault="00840D34" w:rsidP="00581CA4"/>
          <w:p w:rsidR="00840D34" w:rsidRDefault="00840D34" w:rsidP="00581CA4"/>
          <w:p w:rsidR="00840D34" w:rsidRPr="0023546D" w:rsidRDefault="00840D34" w:rsidP="00581CA4"/>
        </w:tc>
      </w:tr>
    </w:tbl>
    <w:p w:rsidR="00840D34" w:rsidRPr="0023546D" w:rsidRDefault="00840D34" w:rsidP="007F7EF4">
      <w:pPr>
        <w:spacing w:line="20" w:lineRule="atLeast"/>
        <w:rPr>
          <w:rFonts w:eastAsia="黑体"/>
          <w:sz w:val="30"/>
        </w:rPr>
        <w:sectPr w:rsidR="00840D34" w:rsidRPr="0023546D" w:rsidSect="00071F2D">
          <w:headerReference w:type="default" r:id="rId10"/>
          <w:footerReference w:type="default" r:id="rId11"/>
          <w:footerReference w:type="first" r:id="rId12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840D34" w:rsidRPr="0023546D" w:rsidRDefault="00840D3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t>四、课题组负责人和课题组成员简况</w:t>
      </w:r>
    </w:p>
    <w:p w:rsidR="00840D34" w:rsidRPr="0023546D" w:rsidRDefault="00840D3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840D3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E—mail</w:t>
            </w:r>
          </w:p>
        </w:tc>
      </w:tr>
      <w:tr w:rsidR="00840D3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840D3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840D34" w:rsidRPr="0023546D" w:rsidRDefault="00840D3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840D34" w:rsidRPr="0023546D" w:rsidRDefault="00840D3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840D34" w:rsidRPr="0023546D" w:rsidRDefault="00840D34" w:rsidP="007F7EF4">
      <w:pPr>
        <w:autoSpaceDE w:val="0"/>
        <w:autoSpaceDN w:val="0"/>
        <w:adjustRightInd w:val="0"/>
        <w:rPr>
          <w:kern w:val="0"/>
          <w:sz w:val="24"/>
        </w:rPr>
        <w:sectPr w:rsidR="00840D34" w:rsidRPr="0023546D">
          <w:footerReference w:type="default" r:id="rId13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840D34" w:rsidRPr="0023546D" w:rsidRDefault="00840D3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五、研究基础和条件保障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345"/>
      </w:tblGrid>
      <w:tr w:rsidR="00840D34" w:rsidRPr="0023546D" w:rsidTr="00581CA4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840D34" w:rsidRPr="0023546D" w:rsidRDefault="00840D34" w:rsidP="00751473">
            <w:pPr>
              <w:spacing w:beforeLines="50"/>
              <w:ind w:right="74"/>
            </w:pPr>
            <w:r w:rsidRPr="0023546D"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840D34" w:rsidRPr="0023546D" w:rsidRDefault="00840D34" w:rsidP="00581CA4">
            <w:pPr>
              <w:ind w:right="74"/>
            </w:pPr>
            <w:r w:rsidRPr="0023546D"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：课题负责人前期相关研究成果、核心观点及社会评价等。</w:t>
            </w:r>
          </w:p>
          <w:p w:rsidR="00840D34" w:rsidRPr="0023546D" w:rsidRDefault="00840D34" w:rsidP="00581CA4">
            <w:pPr>
              <w:ind w:right="74"/>
            </w:pPr>
            <w:r w:rsidRPr="0023546D"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：负责人承担的各级各类科研项目情况，包括项目名称、资助机构、资助金额、结项情况、研究起止时间等。</w:t>
            </w:r>
          </w:p>
          <w:p w:rsidR="00840D34" w:rsidRPr="0023546D" w:rsidRDefault="00840D34" w:rsidP="00581CA4">
            <w:pPr>
              <w:ind w:right="74"/>
            </w:pPr>
            <w:r w:rsidRPr="0023546D"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840D34" w:rsidRPr="0023546D" w:rsidRDefault="00840D34" w:rsidP="00581CA4">
            <w:pPr>
              <w:ind w:right="71"/>
            </w:pPr>
            <w:r w:rsidRPr="0023546D"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840D34" w:rsidRPr="0023546D" w:rsidTr="00581CA4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Default="00840D34" w:rsidP="00581CA4"/>
          <w:p w:rsidR="00840D34" w:rsidRPr="0023546D" w:rsidRDefault="00840D34" w:rsidP="00581CA4"/>
        </w:tc>
      </w:tr>
    </w:tbl>
    <w:p w:rsidR="00840D34" w:rsidRPr="0023546D" w:rsidRDefault="00840D3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30"/>
        <w:gridCol w:w="1557"/>
        <w:gridCol w:w="4047"/>
        <w:gridCol w:w="1349"/>
        <w:gridCol w:w="1513"/>
      </w:tblGrid>
      <w:tr w:rsidR="00840D3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要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阶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段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性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成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果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（限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报</w:t>
            </w:r>
            <w:r w:rsidRPr="0023546D">
              <w:rPr>
                <w:rFonts w:ascii="宋体"/>
                <w:sz w:val="28"/>
              </w:rPr>
              <w:t xml:space="preserve"> 6 </w:t>
            </w:r>
            <w:r w:rsidRPr="0023546D">
              <w:rPr>
                <w:rFonts w:ascii="宋体" w:hint="eastAsia"/>
                <w:sz w:val="28"/>
              </w:rPr>
              <w:t>项）</w:t>
            </w:r>
          </w:p>
        </w:tc>
      </w:tr>
      <w:tr w:rsidR="00840D3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840D34" w:rsidRPr="0023546D" w:rsidRDefault="00840D34" w:rsidP="00840D34">
            <w:pPr>
              <w:ind w:firstLineChars="100" w:firstLine="3168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段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成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果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34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最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终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研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究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成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果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（限报</w:t>
            </w:r>
            <w:r w:rsidRPr="0023546D">
              <w:rPr>
                <w:rFonts w:ascii="宋体"/>
                <w:sz w:val="28"/>
              </w:rPr>
              <w:t>3</w:t>
            </w:r>
            <w:r w:rsidRPr="0023546D">
              <w:rPr>
                <w:rFonts w:ascii="宋体" w:hint="eastAsia"/>
                <w:sz w:val="28"/>
              </w:rPr>
              <w:t>项，其中必含研究报告和系列研究论文</w:t>
            </w:r>
            <w:r w:rsidRPr="0023546D">
              <w:rPr>
                <w:rFonts w:ascii="宋体"/>
                <w:sz w:val="28"/>
              </w:rPr>
              <w:t xml:space="preserve"> </w:t>
            </w:r>
            <w:r w:rsidRPr="0023546D">
              <w:rPr>
                <w:rFonts w:ascii="宋体" w:hint="eastAsia"/>
                <w:sz w:val="28"/>
              </w:rPr>
              <w:t>）</w:t>
            </w:r>
          </w:p>
        </w:tc>
      </w:tr>
      <w:tr w:rsidR="00840D3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终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成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果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</w:t>
            </w:r>
            <w:r w:rsidRPr="0023546D">
              <w:rPr>
                <w:rFonts w:ascii="宋体"/>
              </w:rPr>
              <w:t xml:space="preserve"> </w:t>
            </w:r>
            <w:r w:rsidRPr="0023546D">
              <w:rPr>
                <w:rFonts w:ascii="宋体" w:hint="eastAsia"/>
              </w:rPr>
              <w:t>责</w:t>
            </w:r>
            <w:r w:rsidRPr="0023546D">
              <w:rPr>
                <w:rFonts w:ascii="宋体"/>
              </w:rPr>
              <w:t xml:space="preserve"> </w:t>
            </w:r>
            <w:r w:rsidRPr="0023546D">
              <w:rPr>
                <w:rFonts w:ascii="宋体" w:hint="eastAsia"/>
              </w:rPr>
              <w:t>人</w:t>
            </w:r>
          </w:p>
        </w:tc>
      </w:tr>
      <w:tr w:rsidR="00840D3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</w:tbl>
    <w:p w:rsidR="00840D34" w:rsidRPr="0023546D" w:rsidRDefault="00840D34" w:rsidP="007F7EF4"/>
    <w:p w:rsidR="00840D34" w:rsidRPr="0023546D" w:rsidRDefault="00840D3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840D3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840D3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  <w:tr w:rsidR="00840D3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840D34" w:rsidRPr="0023546D" w:rsidRDefault="00840D34" w:rsidP="00581CA4">
            <w:pPr>
              <w:rPr>
                <w:rFonts w:asci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/>
              </w:rPr>
              <w:t xml:space="preserve">                     </w:t>
            </w:r>
            <w:r w:rsidRPr="0023546D">
              <w:rPr>
                <w:rFonts w:ascii="宋体" w:hint="eastAsia"/>
              </w:rPr>
              <w:t>元</w:t>
            </w:r>
          </w:p>
        </w:tc>
      </w:tr>
      <w:tr w:rsidR="00840D3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840D3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</w:tbl>
    <w:p w:rsidR="00840D34" w:rsidRPr="0023546D" w:rsidRDefault="00840D34" w:rsidP="007F7EF4">
      <w:pPr>
        <w:rPr>
          <w:rFonts w:eastAsia="黑体"/>
          <w:sz w:val="30"/>
        </w:rPr>
        <w:sectPr w:rsidR="00840D34" w:rsidRPr="0023546D" w:rsidSect="00E504BB">
          <w:footerReference w:type="default" r:id="rId14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840D34" w:rsidRPr="0023546D" w:rsidRDefault="00840D3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八、经费管理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40"/>
      </w:tblGrid>
      <w:tr w:rsidR="00840D3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840D34" w:rsidRPr="0023546D" w:rsidRDefault="00840D3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840D3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840D34" w:rsidRDefault="00840D34" w:rsidP="00581CA4">
            <w:pPr>
              <w:rPr>
                <w:rFonts w:ascii="宋体"/>
                <w:sz w:val="24"/>
              </w:rPr>
            </w:pPr>
          </w:p>
          <w:p w:rsidR="00840D34" w:rsidRDefault="00840D34" w:rsidP="00581CA4">
            <w:pPr>
              <w:rPr>
                <w:rFonts w:ascii="宋体"/>
                <w:sz w:val="24"/>
              </w:rPr>
            </w:pPr>
          </w:p>
          <w:p w:rsidR="00840D34" w:rsidRPr="0023546D" w:rsidRDefault="00840D34" w:rsidP="00581CA4">
            <w:pPr>
              <w:rPr>
                <w:rFonts w:ascii="宋体"/>
                <w:sz w:val="24"/>
              </w:rPr>
            </w:pPr>
          </w:p>
          <w:p w:rsidR="00840D34" w:rsidRPr="0023546D" w:rsidRDefault="00840D34" w:rsidP="00581CA4">
            <w:pPr>
              <w:rPr>
                <w:rFonts w:ascii="宋体"/>
                <w:sz w:val="24"/>
              </w:rPr>
            </w:pPr>
          </w:p>
          <w:p w:rsidR="00840D34" w:rsidRPr="0023546D" w:rsidRDefault="00840D34" w:rsidP="00581CA4">
            <w:pPr>
              <w:rPr>
                <w:rFonts w:ascii="宋体"/>
                <w:sz w:val="24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0" w:name="PO_8_1"/>
            <w:bookmarkEnd w:id="30"/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1" w:name="PO_8_2"/>
            <w:bookmarkEnd w:id="31"/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2" w:name="PO_8_3"/>
            <w:bookmarkEnd w:id="32"/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3" w:name="PO_8_4"/>
            <w:bookmarkEnd w:id="33"/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4" w:name="PO_8_5"/>
            <w:bookmarkEnd w:id="34"/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581CA4">
            <w:pPr>
              <w:rPr>
                <w:rFonts w:ascii="宋体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840D34" w:rsidRPr="0023546D" w:rsidRDefault="00840D34" w:rsidP="00581CA4">
            <w:pPr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</w:p>
          <w:p w:rsidR="00840D34" w:rsidRPr="0023546D" w:rsidRDefault="00840D34" w:rsidP="00840D34">
            <w:pPr>
              <w:ind w:firstLineChars="2750" w:firstLine="31680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年月日</w:t>
            </w:r>
          </w:p>
          <w:p w:rsidR="00840D34" w:rsidRPr="0023546D" w:rsidRDefault="00840D34" w:rsidP="00581CA4">
            <w:pPr>
              <w:rPr>
                <w:rFonts w:ascii="宋体"/>
              </w:rPr>
            </w:pPr>
          </w:p>
        </w:tc>
      </w:tr>
    </w:tbl>
    <w:p w:rsidR="00840D34" w:rsidRPr="0023546D" w:rsidRDefault="00840D34" w:rsidP="007F7EF4">
      <w:pPr>
        <w:autoSpaceDE w:val="0"/>
        <w:autoSpaceDN w:val="0"/>
        <w:rPr>
          <w:rFonts w:asci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76"/>
        <w:gridCol w:w="7797"/>
      </w:tblGrid>
      <w:tr w:rsidR="00840D34" w:rsidRPr="0023546D" w:rsidTr="00581CA4">
        <w:trPr>
          <w:trHeight w:val="3408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autoSpaceDE w:val="0"/>
              <w:autoSpaceDN w:val="0"/>
              <w:jc w:val="center"/>
              <w:rPr>
                <w:rFonts w:asci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高校或研究机构</w:t>
            </w:r>
          </w:p>
          <w:p w:rsidR="00840D34" w:rsidRPr="0023546D" w:rsidRDefault="00840D34" w:rsidP="00581CA4">
            <w:pPr>
              <w:autoSpaceDE w:val="0"/>
              <w:autoSpaceDN w:val="0"/>
              <w:jc w:val="center"/>
              <w:rPr>
                <w:rFonts w:asci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581CA4">
            <w:pPr>
              <w:autoSpaceDE w:val="0"/>
              <w:autoSpaceDN w:val="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50" w:firstLine="3168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                          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日</w:t>
            </w:r>
          </w:p>
        </w:tc>
      </w:tr>
      <w:tr w:rsidR="00840D3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autoSpaceDE w:val="0"/>
              <w:autoSpaceDN w:val="0"/>
              <w:jc w:val="center"/>
              <w:rPr>
                <w:rFonts w:asci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各省市高等教育学会、行业高等教育学会、高校高等教育学会及各分支机构审批意见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581CA4">
            <w:pPr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 w:val="28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840D34" w:rsidRPr="0023546D" w:rsidRDefault="00840D34" w:rsidP="00840D34">
            <w:pPr>
              <w:autoSpaceDE w:val="0"/>
              <w:autoSpaceDN w:val="0"/>
              <w:ind w:firstLineChars="150" w:firstLine="31680"/>
              <w:rPr>
                <w:rFonts w:asci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                             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日</w:t>
            </w:r>
          </w:p>
        </w:tc>
      </w:tr>
      <w:tr w:rsidR="00840D3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40D34" w:rsidRPr="0023546D" w:rsidRDefault="00840D34" w:rsidP="00581CA4">
            <w:pPr>
              <w:autoSpaceDE w:val="0"/>
              <w:autoSpaceDN w:val="0"/>
              <w:jc w:val="center"/>
              <w:rPr>
                <w:rFonts w:asci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中国高等教育学会审批意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581CA4">
            <w:pPr>
              <w:autoSpaceDE w:val="0"/>
              <w:autoSpaceDN w:val="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cs="宋体"/>
                <w:kern w:val="0"/>
                <w:szCs w:val="21"/>
              </w:rPr>
            </w:pPr>
          </w:p>
          <w:p w:rsidR="00840D34" w:rsidRPr="0023546D" w:rsidRDefault="00840D34" w:rsidP="00840D34">
            <w:pPr>
              <w:autoSpaceDE w:val="0"/>
              <w:autoSpaceDN w:val="0"/>
              <w:ind w:firstLineChars="2000" w:firstLine="3168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                             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年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月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日</w:t>
            </w:r>
          </w:p>
          <w:p w:rsidR="00840D34" w:rsidRPr="0023546D" w:rsidRDefault="00840D34" w:rsidP="00840D34">
            <w:pPr>
              <w:ind w:firstLineChars="150" w:firstLine="31680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840D34" w:rsidRDefault="00840D34">
      <w:bookmarkStart w:id="35" w:name="_GoBack"/>
      <w:bookmarkEnd w:id="35"/>
    </w:p>
    <w:sectPr w:rsidR="00840D34" w:rsidSect="00931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D34" w:rsidRDefault="00840D34" w:rsidP="00931A15">
      <w:r>
        <w:separator/>
      </w:r>
    </w:p>
  </w:endnote>
  <w:endnote w:type="continuationSeparator" w:id="1">
    <w:p w:rsidR="00840D34" w:rsidRDefault="00840D34" w:rsidP="00931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1</w:t>
    </w:r>
  </w:p>
  <w:p w:rsidR="00840D34" w:rsidRDefault="00840D34" w:rsidP="00BF6A5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1</w:t>
    </w:r>
  </w:p>
  <w:p w:rsidR="00840D34" w:rsidRDefault="00840D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2</w:t>
    </w:r>
  </w:p>
  <w:p w:rsidR="00840D34" w:rsidRDefault="00840D3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3</w:t>
    </w:r>
  </w:p>
  <w:p w:rsidR="00840D34" w:rsidRDefault="00840D3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5</w:t>
    </w:r>
  </w:p>
  <w:p w:rsidR="00840D34" w:rsidRDefault="00840D34" w:rsidP="00BF6A5A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4</w:t>
    </w:r>
  </w:p>
  <w:p w:rsidR="00840D34" w:rsidRDefault="00840D34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r>
      <w:t>6</w:t>
    </w:r>
  </w:p>
  <w:p w:rsidR="00840D34" w:rsidRDefault="00840D34" w:rsidP="00BF6A5A">
    <w:pPr>
      <w:pStyle w:val="Footer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Default="00840D34">
    <w:pPr>
      <w:pStyle w:val="Footer"/>
      <w:jc w:val="center"/>
    </w:pPr>
    <w:fldSimple w:instr="PAGE   \* MERGEFORMAT">
      <w:r w:rsidRPr="001858FD">
        <w:rPr>
          <w:noProof/>
          <w:lang w:val="zh-CN"/>
        </w:rPr>
        <w:t>7</w:t>
      </w:r>
    </w:fldSimple>
  </w:p>
  <w:p w:rsidR="00840D34" w:rsidRDefault="00840D34" w:rsidP="00BF6A5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D34" w:rsidRDefault="00840D34" w:rsidP="00931A15">
      <w:r>
        <w:separator/>
      </w:r>
    </w:p>
  </w:footnote>
  <w:footnote w:type="continuationSeparator" w:id="1">
    <w:p w:rsidR="00840D34" w:rsidRDefault="00840D34" w:rsidP="00931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34" w:rsidRPr="00883BA1" w:rsidRDefault="00840D34" w:rsidP="00883BA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EF4"/>
    <w:rsid w:val="00071F2D"/>
    <w:rsid w:val="001858FD"/>
    <w:rsid w:val="0023546D"/>
    <w:rsid w:val="003B5487"/>
    <w:rsid w:val="00581CA4"/>
    <w:rsid w:val="00751473"/>
    <w:rsid w:val="007758A4"/>
    <w:rsid w:val="007F7EF4"/>
    <w:rsid w:val="00840D34"/>
    <w:rsid w:val="00883BA1"/>
    <w:rsid w:val="00931A15"/>
    <w:rsid w:val="00A15E22"/>
    <w:rsid w:val="00AF769E"/>
    <w:rsid w:val="00BF6A5A"/>
    <w:rsid w:val="00D5081E"/>
    <w:rsid w:val="00E5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EF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EF4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EF4"/>
    <w:rPr>
      <w:rFonts w:ascii="Times New Roman" w:eastAsia="宋体" w:hAnsi="Times New Roman" w:cs="Times New Roman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7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10</Pages>
  <Words>361</Words>
  <Characters>2061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2</cp:revision>
  <dcterms:created xsi:type="dcterms:W3CDTF">2016-03-25T07:58:00Z</dcterms:created>
  <dcterms:modified xsi:type="dcterms:W3CDTF">2016-05-17T05:49:00Z</dcterms:modified>
</cp:coreProperties>
</file>